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D49" w:rsidRPr="001E1D1F" w:rsidRDefault="00313D49" w:rsidP="00313D49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>
        <w:rPr>
          <w:rFonts w:eastAsia="Times New Roman" w:cs="Arial"/>
          <w:b/>
          <w:sz w:val="24"/>
          <w:szCs w:val="20"/>
          <w:lang w:eastAsia="ar-SA"/>
        </w:rPr>
        <w:t>3GPP TSG-SA WG1 Meeting #73</w:t>
      </w:r>
      <w:r w:rsidRPr="001E1D1F">
        <w:rPr>
          <w:rFonts w:eastAsia="Times New Roman" w:cs="Arial"/>
          <w:b/>
          <w:sz w:val="24"/>
          <w:szCs w:val="20"/>
          <w:lang w:eastAsia="ar-SA"/>
        </w:rPr>
        <w:tab/>
        <w:t>S1-1</w:t>
      </w:r>
      <w:r>
        <w:rPr>
          <w:rFonts w:eastAsia="Times New Roman" w:cs="Arial"/>
          <w:b/>
          <w:sz w:val="24"/>
          <w:szCs w:val="20"/>
          <w:lang w:eastAsia="ar-SA"/>
        </w:rPr>
        <w:t>6</w:t>
      </w:r>
      <w:r w:rsidR="003C2370">
        <w:rPr>
          <w:rFonts w:eastAsia="Times New Roman" w:cs="Arial"/>
          <w:b/>
          <w:sz w:val="24"/>
          <w:szCs w:val="20"/>
          <w:lang w:eastAsia="ar-SA"/>
        </w:rPr>
        <w:t>0272</w:t>
      </w:r>
    </w:p>
    <w:p w:rsidR="00313D49" w:rsidRDefault="00313D49" w:rsidP="00313D49">
      <w:pPr>
        <w:tabs>
          <w:tab w:val="left" w:pos="12333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 w:rsidRPr="00E77688">
        <w:rPr>
          <w:rFonts w:eastAsia="Times New Roman" w:cs="Arial"/>
          <w:b/>
          <w:sz w:val="24"/>
          <w:szCs w:val="20"/>
          <w:lang w:eastAsia="ar-SA"/>
        </w:rPr>
        <w:t>Okinawa, Japan, 1-5 February 2016</w:t>
      </w:r>
      <w:r>
        <w:rPr>
          <w:rFonts w:eastAsia="Times New Roman" w:cs="Arial"/>
          <w:b/>
          <w:sz w:val="24"/>
          <w:szCs w:val="20"/>
          <w:lang w:eastAsia="ar-SA"/>
        </w:rPr>
        <w:tab/>
      </w:r>
      <w:r>
        <w:rPr>
          <w:rFonts w:cs="Arial"/>
          <w:b/>
          <w:i/>
          <w:color w:val="0070C0"/>
          <w:sz w:val="20"/>
          <w:szCs w:val="20"/>
        </w:rPr>
        <w:t>(revision of S1-16xxxx)</w:t>
      </w:r>
    </w:p>
    <w:p w:rsidR="00313D49" w:rsidRPr="001E1D1F" w:rsidRDefault="00313D49" w:rsidP="00313D49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Times New Roman" w:cs="Arial"/>
          <w:b/>
          <w:sz w:val="24"/>
          <w:szCs w:val="20"/>
        </w:rPr>
      </w:pPr>
    </w:p>
    <w:p w:rsidR="00313D49" w:rsidRPr="003C2370" w:rsidRDefault="00313D49" w:rsidP="00313D49">
      <w:pPr>
        <w:tabs>
          <w:tab w:val="right" w:pos="9214"/>
        </w:tabs>
        <w:spacing w:after="0" w:line="240" w:lineRule="auto"/>
        <w:rPr>
          <w:rFonts w:eastAsia="Times New Roman"/>
          <w:b/>
          <w:sz w:val="24"/>
          <w:szCs w:val="24"/>
        </w:rPr>
      </w:pPr>
    </w:p>
    <w:p w:rsidR="00313D49" w:rsidRPr="003C2370" w:rsidRDefault="00313D49" w:rsidP="00313D49">
      <w:pPr>
        <w:spacing w:after="120" w:line="240" w:lineRule="auto"/>
        <w:ind w:left="1985" w:hanging="1985"/>
        <w:rPr>
          <w:rFonts w:eastAsia="Times New Roman"/>
          <w:b/>
          <w:sz w:val="24"/>
          <w:szCs w:val="24"/>
        </w:rPr>
      </w:pPr>
      <w:r w:rsidRPr="003C2370">
        <w:rPr>
          <w:rFonts w:eastAsia="Times New Roman"/>
          <w:b/>
          <w:sz w:val="24"/>
          <w:szCs w:val="24"/>
        </w:rPr>
        <w:t>Title:</w:t>
      </w:r>
      <w:r w:rsidRPr="003C2370">
        <w:rPr>
          <w:rFonts w:eastAsia="Times New Roman"/>
          <w:b/>
          <w:sz w:val="24"/>
          <w:szCs w:val="24"/>
        </w:rPr>
        <w:tab/>
      </w:r>
      <w:bookmarkStart w:id="0" w:name="Title"/>
      <w:bookmarkEnd w:id="0"/>
      <w:r w:rsidRPr="003C2370">
        <w:rPr>
          <w:rFonts w:eastAsia="Times New Roman"/>
          <w:b/>
          <w:sz w:val="24"/>
          <w:szCs w:val="24"/>
        </w:rPr>
        <w:t>Agenda for the V2XLTE Drafting Session</w:t>
      </w:r>
    </w:p>
    <w:p w:rsidR="00313D49" w:rsidRPr="003C2370" w:rsidRDefault="00313D49" w:rsidP="00313D49">
      <w:pPr>
        <w:spacing w:after="120" w:line="240" w:lineRule="auto"/>
        <w:ind w:left="1985" w:hanging="1985"/>
        <w:rPr>
          <w:rFonts w:eastAsia="Times New Roman"/>
          <w:b/>
          <w:sz w:val="24"/>
          <w:szCs w:val="24"/>
          <w:lang w:val="de-DE"/>
        </w:rPr>
      </w:pPr>
      <w:r w:rsidRPr="003C2370">
        <w:rPr>
          <w:rFonts w:eastAsia="Times New Roman"/>
          <w:b/>
          <w:sz w:val="24"/>
          <w:szCs w:val="24"/>
          <w:lang w:val="de-DE"/>
        </w:rPr>
        <w:t>Ag. item:</w:t>
      </w:r>
      <w:r w:rsidRPr="003C2370">
        <w:rPr>
          <w:rFonts w:eastAsia="Times New Roman"/>
          <w:b/>
          <w:sz w:val="24"/>
          <w:szCs w:val="24"/>
          <w:lang w:val="de-DE"/>
        </w:rPr>
        <w:tab/>
        <w:t>7.4</w:t>
      </w:r>
      <w:r w:rsidR="00DD7074" w:rsidRPr="003C2370">
        <w:rPr>
          <w:rFonts w:eastAsia="Times New Roman"/>
          <w:b/>
          <w:sz w:val="24"/>
          <w:szCs w:val="24"/>
          <w:lang w:val="de-DE"/>
        </w:rPr>
        <w:t xml:space="preserve"> </w:t>
      </w:r>
      <w:r w:rsidR="003C2370">
        <w:rPr>
          <w:rFonts w:eastAsia="Times New Roman"/>
          <w:b/>
          <w:sz w:val="24"/>
          <w:szCs w:val="24"/>
          <w:lang w:val="de-DE"/>
        </w:rPr>
        <w:t xml:space="preserve"> </w:t>
      </w:r>
      <w:r w:rsidR="00DD7074" w:rsidRPr="003C2370">
        <w:rPr>
          <w:rFonts w:eastAsia="Times New Roman"/>
          <w:b/>
          <w:sz w:val="24"/>
          <w:szCs w:val="24"/>
          <w:lang w:val="de-DE"/>
        </w:rPr>
        <w:t>V2XLTE</w:t>
      </w:r>
    </w:p>
    <w:p w:rsidR="00313D49" w:rsidRPr="003C2370" w:rsidRDefault="00313D49" w:rsidP="00313D49">
      <w:pPr>
        <w:spacing w:after="120" w:line="240" w:lineRule="auto"/>
        <w:ind w:left="1985" w:hanging="1985"/>
        <w:rPr>
          <w:rFonts w:eastAsia="Times New Roman"/>
          <w:b/>
          <w:sz w:val="24"/>
          <w:szCs w:val="24"/>
        </w:rPr>
      </w:pPr>
      <w:r w:rsidRPr="003C2370">
        <w:rPr>
          <w:rFonts w:eastAsia="Times New Roman"/>
          <w:b/>
          <w:sz w:val="24"/>
          <w:szCs w:val="24"/>
        </w:rPr>
        <w:t>Source:</w:t>
      </w:r>
      <w:r w:rsidRPr="003C2370">
        <w:rPr>
          <w:rFonts w:eastAsia="Times New Roman"/>
          <w:b/>
          <w:sz w:val="24"/>
          <w:szCs w:val="24"/>
        </w:rPr>
        <w:tab/>
        <w:t>V2XLTE Drafting Chair</w:t>
      </w:r>
      <w:r w:rsidR="00264DD8">
        <w:rPr>
          <w:rFonts w:eastAsia="Times New Roman"/>
          <w:b/>
          <w:sz w:val="24"/>
          <w:szCs w:val="24"/>
        </w:rPr>
        <w:t xml:space="preserve"> </w:t>
      </w:r>
      <w:r w:rsidR="00DD7074" w:rsidRPr="003C2370">
        <w:rPr>
          <w:rFonts w:eastAsia="Times New Roman"/>
          <w:b/>
          <w:sz w:val="24"/>
          <w:szCs w:val="24"/>
        </w:rPr>
        <w:t xml:space="preserve">(Ki-Dong Lee, kidong.lee@lge.com) </w:t>
      </w:r>
      <w:r w:rsidRPr="003C2370">
        <w:rPr>
          <w:rFonts w:eastAsia="Times New Roman"/>
          <w:b/>
          <w:sz w:val="24"/>
          <w:szCs w:val="24"/>
        </w:rPr>
        <w:t>/</w:t>
      </w:r>
      <w:r w:rsidR="00264DD8">
        <w:rPr>
          <w:rFonts w:eastAsia="Times New Roman"/>
          <w:b/>
          <w:sz w:val="24"/>
          <w:szCs w:val="24"/>
        </w:rPr>
        <w:t xml:space="preserve"> </w:t>
      </w:r>
      <w:r w:rsidRPr="003C2370">
        <w:rPr>
          <w:rFonts w:eastAsia="Times New Roman"/>
          <w:b/>
          <w:sz w:val="24"/>
          <w:szCs w:val="24"/>
        </w:rPr>
        <w:t>Rapporteur</w:t>
      </w:r>
      <w:r w:rsidR="00DD7074" w:rsidRPr="003C2370">
        <w:rPr>
          <w:rFonts w:eastAsia="Times New Roman"/>
          <w:b/>
          <w:sz w:val="24"/>
          <w:szCs w:val="24"/>
        </w:rPr>
        <w:t xml:space="preserve"> (V2XLTE)</w:t>
      </w:r>
    </w:p>
    <w:p w:rsidR="00313D49" w:rsidRPr="001E1D1F" w:rsidRDefault="00313D49" w:rsidP="00313D49">
      <w:pPr>
        <w:pBdr>
          <w:bottom w:val="single" w:sz="4" w:space="1" w:color="auto"/>
        </w:pBdr>
        <w:spacing w:after="0" w:line="240" w:lineRule="auto"/>
        <w:rPr>
          <w:rFonts w:eastAsia="Times New Roman"/>
          <w:sz w:val="20"/>
          <w:szCs w:val="20"/>
        </w:rPr>
      </w:pPr>
    </w:p>
    <w:p w:rsidR="00313D49" w:rsidRPr="001E1D1F" w:rsidRDefault="00313D49" w:rsidP="00313D49">
      <w:pPr>
        <w:spacing w:after="0" w:line="240" w:lineRule="auto"/>
        <w:rPr>
          <w:rFonts w:eastAsia="Times New Roman"/>
          <w:sz w:val="20"/>
          <w:szCs w:val="20"/>
          <w:lang w:eastAsia="ja-JP"/>
        </w:rPr>
      </w:pPr>
    </w:p>
    <w:p w:rsidR="00313D49" w:rsidRPr="003C2370" w:rsidRDefault="00313D49" w:rsidP="00313D49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ja-JP"/>
        </w:rPr>
      </w:pPr>
      <w:r w:rsidRPr="003C2370">
        <w:rPr>
          <w:rFonts w:eastAsia="Times New Roman"/>
          <w:b/>
          <w:sz w:val="28"/>
          <w:szCs w:val="28"/>
          <w:lang w:eastAsia="ja-JP"/>
        </w:rPr>
        <w:t>V2XLTE Drafting Session Schedule</w:t>
      </w:r>
    </w:p>
    <w:p w:rsidR="00313D49" w:rsidRDefault="00313D49" w:rsidP="00291CC5">
      <w:pPr>
        <w:keepNext/>
        <w:suppressAutoHyphens/>
        <w:spacing w:before="240" w:after="120" w:line="240" w:lineRule="auto"/>
        <w:jc w:val="center"/>
        <w:rPr>
          <w:rFonts w:eastAsia="Arial Unicode MS" w:cs="Arial"/>
          <w:szCs w:val="18"/>
          <w:lang w:eastAsia="ar-SA"/>
        </w:rPr>
      </w:pPr>
    </w:p>
    <w:p w:rsidR="006716BC" w:rsidRPr="00015298" w:rsidRDefault="006716BC" w:rsidP="006716BC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6716BC" w:rsidRPr="008754F9" w:rsidRDefault="006716BC" w:rsidP="006716B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6716BC" w:rsidRPr="00F774D3" w:rsidRDefault="006716BC" w:rsidP="006716BC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 w:rsidR="00516E21">
        <w:rPr>
          <w:rFonts w:eastAsia="Arial Unicode MS"/>
          <w:sz w:val="24"/>
          <w:szCs w:val="24"/>
          <w:lang w:eastAsia="ar-SA"/>
        </w:rPr>
        <w:t xml:space="preserve">@ </w:t>
      </w:r>
      <w:r w:rsidR="00516E21" w:rsidRPr="00B3691F">
        <w:rPr>
          <w:rFonts w:eastAsia="Arial Unicode MS" w:hint="eastAsia"/>
          <w:sz w:val="24"/>
          <w:szCs w:val="24"/>
          <w:lang w:eastAsia="ar-SA"/>
        </w:rPr>
        <w:t>Ocean Hall</w:t>
      </w:r>
      <w:r>
        <w:rPr>
          <w:rFonts w:eastAsia="Arial Unicode MS"/>
          <w:sz w:val="24"/>
          <w:szCs w:val="24"/>
          <w:lang w:eastAsia="ar-SA"/>
        </w:rPr>
        <w:tab/>
      </w:r>
    </w:p>
    <w:p w:rsidR="006716BC" w:rsidRPr="00313D49" w:rsidRDefault="006716BC" w:rsidP="006716BC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b/>
          <w:color w:val="00B050"/>
          <w:sz w:val="24"/>
          <w:szCs w:val="24"/>
          <w:lang w:eastAsia="ar-SA"/>
        </w:rPr>
      </w:pPr>
      <w:r w:rsidRPr="00313D49">
        <w:rPr>
          <w:rFonts w:eastAsia="Arial Unicode MS" w:cs="Arial"/>
          <w:b/>
          <w:color w:val="00B050"/>
          <w:sz w:val="24"/>
          <w:szCs w:val="24"/>
          <w:lang w:eastAsia="ar-SA"/>
        </w:rPr>
        <w:t>Room B: Breakout</w:t>
      </w:r>
      <w:r w:rsidRPr="00313D49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  <w:r w:rsidR="00516E21">
        <w:rPr>
          <w:rFonts w:eastAsia="Arial Unicode MS" w:cs="Arial"/>
          <w:b/>
          <w:color w:val="00B050"/>
          <w:sz w:val="24"/>
          <w:szCs w:val="24"/>
          <w:lang w:eastAsia="ar-SA"/>
        </w:rPr>
        <w:t xml:space="preserve">@ </w:t>
      </w:r>
      <w:r w:rsidR="00516E21" w:rsidRPr="00516E21">
        <w:rPr>
          <w:rFonts w:eastAsia="Arial Unicode MS" w:cs="Arial"/>
          <w:b/>
          <w:color w:val="00B050"/>
          <w:sz w:val="24"/>
          <w:szCs w:val="24"/>
          <w:lang w:eastAsia="ar-SA"/>
        </w:rPr>
        <w:t>Sunset Lounge</w:t>
      </w:r>
      <w:r w:rsidRPr="00313D49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  <w:r w:rsidRPr="00313D49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</w:p>
    <w:p w:rsidR="006716BC" w:rsidRPr="00015298" w:rsidRDefault="006716BC" w:rsidP="006716BC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14021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2665"/>
        <w:gridCol w:w="771"/>
        <w:gridCol w:w="2070"/>
        <w:gridCol w:w="2070"/>
      </w:tblGrid>
      <w:tr w:rsidR="006716BC" w:rsidRPr="00015298" w:rsidTr="006716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Friday</w:t>
            </w:r>
          </w:p>
        </w:tc>
      </w:tr>
      <w:tr w:rsidR="006716BC" w:rsidRPr="00AB0F3E" w:rsidTr="006716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E752D" w:rsidRPr="00F12488" w:rsidRDefault="00FE752D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6716BC" w:rsidRPr="00AB0F3E" w:rsidRDefault="00FE752D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ar-SA"/>
              </w:rPr>
            </w:pPr>
          </w:p>
        </w:tc>
      </w:tr>
      <w:tr w:rsidR="006716BC" w:rsidRPr="00AB0F3E" w:rsidTr="00903CA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6716BC" w:rsidRPr="00AB0F3E" w:rsidRDefault="00FE752D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6716BC" w:rsidRPr="00AB0F3E" w:rsidTr="00415AA2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2E408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2E408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2E408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716BC" w:rsidRPr="00AB0F3E" w:rsidTr="00903CA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6716BC" w:rsidRPr="00AB0F3E" w:rsidRDefault="00FE752D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</w:t>
            </w:r>
            <w:r w:rsidR="00D90D5A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6716BC" w:rsidRPr="00AB0F3E" w:rsidTr="006716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2E408A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716BC" w:rsidRPr="00AB0F3E" w:rsidTr="00903CA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39B9" w:rsidRPr="00454D8F" w:rsidRDefault="005939B9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FE752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6716BC" w:rsidRPr="00AB0F3E" w:rsidTr="006716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415AA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415AA2" w:rsidP="006716B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716BC" w:rsidRPr="00015298" w:rsidTr="00903CA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3151" w:rsidRPr="00AB0F3E" w:rsidRDefault="004B3151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294C8D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6716BC" w:rsidRPr="00AB0F3E" w:rsidTr="006716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415AA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716BC" w:rsidRPr="00015298" w:rsidTr="006716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:40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  <w:p w:rsidR="008E43BC" w:rsidRDefault="008E43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  <w:p w:rsidR="008E43BC" w:rsidRPr="008E43BC" w:rsidRDefault="008E43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(end at 18:15</w:t>
            </w:r>
            <w:r w:rsidRPr="00D2565B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)</w:t>
            </w:r>
          </w:p>
          <w:p w:rsidR="008E43BC" w:rsidRPr="00AB0F3E" w:rsidRDefault="008E43BC" w:rsidP="008E43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8E43BC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19:00 MMS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:40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34A89" w:rsidRDefault="006716BC" w:rsidP="006716BC">
            <w:pPr>
              <w:tabs>
                <w:tab w:val="num" w:pos="0"/>
              </w:tabs>
              <w:spacing w:before="120" w:after="0" w:line="240" w:lineRule="auto"/>
              <w:ind w:left="709" w:hanging="709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6716BC" w:rsidRPr="00015298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6716BC" w:rsidRPr="00015298" w:rsidRDefault="006716BC" w:rsidP="006716B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903CAB" w:rsidRPr="008754F9" w:rsidRDefault="00903CAB" w:rsidP="00903CAB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903CAB" w:rsidRDefault="00903CAB" w:rsidP="00903CAB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 w:rsidRPr="00202F08">
        <w:rPr>
          <w:rFonts w:eastAsia="Arial Unicode MS" w:cs="Arial"/>
          <w:b/>
          <w:sz w:val="20"/>
          <w:szCs w:val="20"/>
          <w:highlight w:val="yellow"/>
          <w:lang w:eastAsia="ar-SA"/>
        </w:rPr>
        <w:t>Please refer to SA1 main agenda for timing of Q3, Q4 and Q5 slots</w:t>
      </w:r>
    </w:p>
    <w:p w:rsidR="006716BC" w:rsidRDefault="006716BC" w:rsidP="006716B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6716BC" w:rsidRDefault="006716BC" w:rsidP="006716B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:rsidR="006716BC" w:rsidRDefault="006716BC" w:rsidP="006716B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SMARTER: Mark Younge (T-Mobile US)</w:t>
      </w:r>
    </w:p>
    <w:p w:rsidR="006716BC" w:rsidRDefault="006716BC" w:rsidP="006716B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 xml:space="preserve">V2X: </w:t>
      </w:r>
      <w:r w:rsidR="001B104F">
        <w:rPr>
          <w:rFonts w:eastAsia="Arial Unicode MS" w:cs="Arial"/>
          <w:bCs/>
          <w:sz w:val="20"/>
          <w:szCs w:val="20"/>
          <w:lang w:eastAsia="ar-SA"/>
        </w:rPr>
        <w:t>Ki-Dong Lee</w:t>
      </w:r>
      <w:r>
        <w:rPr>
          <w:rFonts w:eastAsia="Arial Unicode MS" w:cs="Arial"/>
          <w:bCs/>
          <w:sz w:val="20"/>
          <w:szCs w:val="20"/>
          <w:lang w:eastAsia="ar-SA"/>
        </w:rPr>
        <w:t xml:space="preserve"> (</w:t>
      </w:r>
      <w:r w:rsidR="001B104F">
        <w:rPr>
          <w:rFonts w:eastAsia="Arial Unicode MS" w:cs="Arial"/>
          <w:bCs/>
          <w:sz w:val="20"/>
          <w:szCs w:val="20"/>
          <w:lang w:eastAsia="ar-SA"/>
        </w:rPr>
        <w:t>LG</w:t>
      </w:r>
      <w:r>
        <w:rPr>
          <w:rFonts w:eastAsia="Arial Unicode MS" w:cs="Arial"/>
          <w:bCs/>
          <w:sz w:val="20"/>
          <w:szCs w:val="20"/>
          <w:lang w:eastAsia="ar-SA"/>
        </w:rPr>
        <w:t>)</w:t>
      </w:r>
    </w:p>
    <w:p w:rsidR="006716BC" w:rsidRPr="00A127D0" w:rsidRDefault="006716BC" w:rsidP="006716B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s-ES_tradnl"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Mission Critical</w:t>
      </w:r>
      <w:r w:rsidRPr="00A127D0">
        <w:rPr>
          <w:rFonts w:eastAsia="Arial Unicode MS" w:cs="Arial"/>
          <w:bCs/>
          <w:sz w:val="20"/>
          <w:szCs w:val="20"/>
          <w:lang w:val="es-ES_tradnl" w:eastAsia="ar-SA"/>
        </w:rPr>
        <w:t xml:space="preserve">: </w:t>
      </w:r>
      <w:r w:rsidR="001B104F">
        <w:rPr>
          <w:rFonts w:eastAsia="Arial Unicode MS" w:cs="Arial"/>
          <w:bCs/>
          <w:sz w:val="20"/>
          <w:szCs w:val="20"/>
          <w:lang w:eastAsia="ar-SA"/>
        </w:rPr>
        <w:t>Ki-Dong Lee (LG)</w:t>
      </w:r>
    </w:p>
    <w:p w:rsidR="006716BC" w:rsidRPr="00437768" w:rsidRDefault="001B104F" w:rsidP="006716B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nl-NL" w:eastAsia="ar-SA"/>
        </w:rPr>
      </w:pPr>
      <w:r w:rsidRPr="00437768">
        <w:rPr>
          <w:rFonts w:eastAsia="Arial Unicode MS" w:cs="Arial"/>
          <w:bCs/>
          <w:sz w:val="20"/>
          <w:szCs w:val="20"/>
          <w:lang w:val="nl-NL" w:eastAsia="ar-SA"/>
        </w:rPr>
        <w:t>MPS_Mods, eULRS, EnTV</w:t>
      </w:r>
      <w:r w:rsidR="006716BC" w:rsidRPr="00437768">
        <w:rPr>
          <w:rFonts w:eastAsia="Arial Unicode MS" w:cs="Arial"/>
          <w:bCs/>
          <w:sz w:val="20"/>
          <w:szCs w:val="20"/>
          <w:lang w:val="nl-NL" w:eastAsia="ar-SA"/>
        </w:rPr>
        <w:t xml:space="preserve">: </w:t>
      </w:r>
      <w:r w:rsidRPr="00437768">
        <w:rPr>
          <w:rFonts w:eastAsia="Arial Unicode MS" w:cs="Arial"/>
          <w:bCs/>
          <w:sz w:val="20"/>
          <w:szCs w:val="20"/>
          <w:lang w:val="nl-NL" w:eastAsia="ar-SA"/>
        </w:rPr>
        <w:t>Toon Norp</w:t>
      </w:r>
      <w:r w:rsidR="006716BC" w:rsidRPr="00437768">
        <w:rPr>
          <w:rFonts w:eastAsia="Arial Unicode MS" w:cs="Arial"/>
          <w:bCs/>
          <w:sz w:val="20"/>
          <w:szCs w:val="20"/>
          <w:lang w:val="nl-NL" w:eastAsia="ar-SA"/>
        </w:rPr>
        <w:t xml:space="preserve"> (</w:t>
      </w:r>
      <w:r w:rsidRPr="00437768">
        <w:rPr>
          <w:rFonts w:eastAsia="Arial Unicode MS" w:cs="Arial"/>
          <w:bCs/>
          <w:sz w:val="20"/>
          <w:szCs w:val="20"/>
          <w:lang w:val="nl-NL" w:eastAsia="ar-SA"/>
        </w:rPr>
        <w:t>KPN</w:t>
      </w:r>
      <w:r w:rsidR="006716BC" w:rsidRPr="00437768">
        <w:rPr>
          <w:rFonts w:eastAsia="Arial Unicode MS" w:cs="Arial"/>
          <w:bCs/>
          <w:sz w:val="20"/>
          <w:szCs w:val="20"/>
          <w:lang w:val="nl-NL" w:eastAsia="ar-SA"/>
        </w:rPr>
        <w:t>)</w:t>
      </w:r>
    </w:p>
    <w:p w:rsidR="00415AA2" w:rsidRPr="00437768" w:rsidRDefault="00415AA2" w:rsidP="006716B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nl-NL" w:eastAsia="ar-SA"/>
        </w:rPr>
      </w:pPr>
      <w:r w:rsidRPr="00437768">
        <w:rPr>
          <w:rFonts w:eastAsia="Arial Unicode MS" w:cs="Arial"/>
          <w:bCs/>
          <w:sz w:val="20"/>
          <w:szCs w:val="20"/>
          <w:lang w:val="nl-NL" w:eastAsia="ar-SA"/>
        </w:rPr>
        <w:br w:type="page"/>
      </w:r>
    </w:p>
    <w:p w:rsidR="00FE752D" w:rsidRPr="00437768" w:rsidRDefault="00FE752D" w:rsidP="006716B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nl-NL" w:eastAsia="ar-SA"/>
        </w:rPr>
      </w:pPr>
    </w:p>
    <w:p w:rsidR="00345EA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313D49" w:rsidRPr="00F45489" w:rsidRDefault="00313D4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08"/>
        <w:gridCol w:w="1151"/>
        <w:gridCol w:w="2532"/>
        <w:gridCol w:w="4229"/>
        <w:gridCol w:w="2076"/>
        <w:gridCol w:w="4103"/>
      </w:tblGrid>
      <w:tr w:rsidR="003C2370" w:rsidRPr="00D958F3" w:rsidTr="00D958F3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370" w:rsidRPr="00D958F3" w:rsidRDefault="003C2370" w:rsidP="00D958F3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 w:rsidRPr="00D958F3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1 V2XLTE: LTE support for V2X services [SP-150573]</w:t>
            </w:r>
          </w:p>
        </w:tc>
      </w:tr>
      <w:tr w:rsidR="00620F74" w:rsidRPr="00B04844" w:rsidTr="00864A17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20F74" w:rsidRDefault="00620F74" w:rsidP="00A20C10">
            <w:pPr>
              <w:pStyle w:val="Heading2"/>
            </w:pPr>
            <w:bookmarkStart w:id="1" w:name="_Toc316030620"/>
            <w:bookmarkStart w:id="2" w:name="_Toc324137347"/>
            <w:bookmarkStart w:id="3" w:name="_Toc331152518"/>
            <w:bookmarkStart w:id="4" w:name="_Toc378052454"/>
            <w:bookmarkStart w:id="5" w:name="_Toc387990759"/>
            <w:bookmarkStart w:id="6" w:name="_Toc395595505"/>
            <w:r w:rsidRPr="00620F74">
              <w:t>V2XLTE</w:t>
            </w:r>
            <w:r>
              <w:t xml:space="preserve">: </w:t>
            </w:r>
            <w:r w:rsidRPr="00620F74">
              <w:rPr>
                <w:bCs/>
                <w:lang w:val="en-US"/>
              </w:rPr>
              <w:t>LTE support for V2X services</w:t>
            </w:r>
            <w:r>
              <w:t xml:space="preserve"> [</w:t>
            </w:r>
            <w:r w:rsidRPr="00620F74">
              <w:rPr>
                <w:bCs/>
              </w:rPr>
              <w:t>SP-1505</w:t>
            </w:r>
            <w:r w:rsidR="00A20C10">
              <w:rPr>
                <w:bCs/>
              </w:rPr>
              <w:t>73</w:t>
            </w:r>
            <w:r>
              <w:rPr>
                <w:bCs/>
              </w:rPr>
              <w:t>]</w:t>
            </w:r>
          </w:p>
        </w:tc>
      </w:tr>
      <w:tr w:rsidR="00620F74" w:rsidRPr="00437768" w:rsidTr="00735F0E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20F74" w:rsidRDefault="00620F74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20F74" w:rsidRPr="00BC469F" w:rsidRDefault="00620F74" w:rsidP="00E0173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620F74" w:rsidRPr="00F65EAB" w:rsidRDefault="00620F74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F65EAB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F65EAB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F65EAB">
              <w:rPr>
                <w:rFonts w:eastAsia="Arial Unicode MS" w:cs="Arial"/>
                <w:szCs w:val="18"/>
                <w:lang w:val="fr-FR" w:eastAsia="ar-SA"/>
              </w:rPr>
              <w:t>draft</w:t>
            </w:r>
            <w:proofErr w:type="spellEnd"/>
            <w:r w:rsidRPr="00F65EAB">
              <w:rPr>
                <w:rFonts w:eastAsia="Arial Unicode MS" w:cs="Arial"/>
                <w:szCs w:val="18"/>
                <w:lang w:val="fr-FR" w:eastAsia="ar-SA"/>
              </w:rPr>
              <w:t>:</w:t>
            </w:r>
            <w:r w:rsidR="00E61C79" w:rsidRPr="00F65EAB">
              <w:rPr>
                <w:rFonts w:eastAsia="Arial Unicode MS" w:cs="Arial"/>
                <w:szCs w:val="18"/>
                <w:lang w:val="fr-FR" w:eastAsia="ar-SA"/>
              </w:rPr>
              <w:t xml:space="preserve"> TS 22.</w:t>
            </w:r>
            <w:r w:rsidR="00AB62E6">
              <w:rPr>
                <w:rFonts w:eastAsia="Arial Unicode MS" w:cs="Arial"/>
                <w:szCs w:val="18"/>
                <w:lang w:val="fr-FR" w:eastAsia="ar-SA"/>
              </w:rPr>
              <w:t xml:space="preserve">185 </w:t>
            </w:r>
            <w:r w:rsidR="00E61C79" w:rsidRPr="00F65EAB">
              <w:rPr>
                <w:rFonts w:eastAsia="Arial Unicode MS" w:cs="Arial"/>
                <w:szCs w:val="18"/>
                <w:lang w:val="fr-FR" w:eastAsia="ar-SA"/>
              </w:rPr>
              <w:t>v0.1.0</w:t>
            </w:r>
          </w:p>
          <w:p w:rsidR="00620F74" w:rsidRPr="00F65EAB" w:rsidRDefault="00620F74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F65EAB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F65EAB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F65EAB">
              <w:rPr>
                <w:rFonts w:eastAsia="Arial Unicode MS" w:cs="Arial"/>
                <w:szCs w:val="18"/>
                <w:lang w:val="fr-FR" w:eastAsia="ar-SA"/>
              </w:rPr>
              <w:t xml:space="preserve"> date: SA#71 (03/2016)</w:t>
            </w:r>
          </w:p>
          <w:p w:rsidR="00620F74" w:rsidRPr="00F65EAB" w:rsidRDefault="00620F74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F65EAB"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 w:rsidRPr="00F65EAB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F65EAB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F65EAB">
              <w:rPr>
                <w:rFonts w:eastAsia="Arial Unicode MS" w:cs="Arial"/>
                <w:szCs w:val="18"/>
                <w:lang w:val="fr-FR" w:eastAsia="ar-SA"/>
              </w:rPr>
              <w:t xml:space="preserve">: </w:t>
            </w:r>
            <w:r w:rsidR="007116B6" w:rsidRPr="00F65EAB">
              <w:rPr>
                <w:rFonts w:eastAsia="Arial Unicode MS" w:cs="Arial"/>
                <w:szCs w:val="18"/>
                <w:lang w:val="fr-FR" w:eastAsia="ar-SA"/>
              </w:rPr>
              <w:t>5</w:t>
            </w:r>
            <w:r w:rsidRPr="00F65EAB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620F74" w:rsidRPr="00F65EAB" w:rsidRDefault="00620F74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DB35F1" w:rsidRPr="00E01737" w:rsidTr="00735F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B35F1" w:rsidRPr="00735F0E" w:rsidRDefault="00DB35F1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35F0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B35F1" w:rsidRPr="00735F0E" w:rsidRDefault="00BA16FD" w:rsidP="00B343D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B343DC" w:rsidRPr="00735F0E">
                <w:rPr>
                  <w:rStyle w:val="Hyperlink"/>
                  <w:rFonts w:cs="Arial"/>
                  <w:color w:val="auto"/>
                </w:rPr>
                <w:t>S1-160091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B35F1" w:rsidRPr="00735F0E" w:rsidRDefault="00DB35F1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5F0E">
              <w:rPr>
                <w:rFonts w:eastAsia="SimSun"/>
                <w:lang w:eastAsia="en-GB"/>
              </w:rPr>
              <w:t>Rapporteur (LG Electronics Inc.)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B35F1" w:rsidRPr="00735F0E" w:rsidRDefault="00DB35F1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5F0E">
              <w:rPr>
                <w:rFonts w:eastAsia="SimSun"/>
                <w:lang w:eastAsia="en-GB"/>
              </w:rPr>
              <w:t>Proposed change to V2X TS requirement section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B35F1" w:rsidRPr="00735F0E" w:rsidRDefault="00735F0E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5F0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B35F1" w:rsidRPr="00735F0E" w:rsidRDefault="00DB35F1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5F0E">
              <w:rPr>
                <w:rFonts w:eastAsia="Times New Roman" w:cs="Arial"/>
                <w:szCs w:val="18"/>
                <w:lang w:eastAsia="ar-SA"/>
              </w:rPr>
              <w:t>Requirements Grouping / structure</w:t>
            </w:r>
          </w:p>
          <w:p w:rsidR="004C2A7E" w:rsidRPr="00735F0E" w:rsidRDefault="004C2A7E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5F0E">
              <w:rPr>
                <w:rFonts w:eastAsia="Times New Roman" w:cs="Arial"/>
                <w:szCs w:val="18"/>
                <w:lang w:eastAsia="ar-SA"/>
              </w:rPr>
              <w:t>Opened; handled with 0015;</w:t>
            </w:r>
          </w:p>
          <w:p w:rsidR="004C2A7E" w:rsidRPr="00735F0E" w:rsidRDefault="004C2A7E" w:rsidP="00D1356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5F0E">
              <w:rPr>
                <w:rFonts w:eastAsia="Times New Roman" w:cs="Arial"/>
                <w:b/>
                <w:szCs w:val="18"/>
                <w:lang w:eastAsia="ar-SA"/>
              </w:rPr>
              <w:t>Agreed to</w:t>
            </w:r>
            <w:r w:rsidRPr="00735F0E">
              <w:rPr>
                <w:rFonts w:eastAsia="Times New Roman" w:cs="Arial"/>
                <w:szCs w:val="18"/>
                <w:lang w:eastAsia="ar-SA"/>
              </w:rPr>
              <w:t xml:space="preserve"> make a mapping table in </w:t>
            </w:r>
            <w:r w:rsidR="00D13564" w:rsidRPr="00735F0E">
              <w:rPr>
                <w:rFonts w:eastAsia="Times New Roman" w:cs="Arial"/>
                <w:szCs w:val="18"/>
                <w:lang w:eastAsia="ar-SA"/>
              </w:rPr>
              <w:t xml:space="preserve">informative </w:t>
            </w:r>
            <w:r w:rsidRPr="00735F0E">
              <w:rPr>
                <w:rFonts w:eastAsia="Times New Roman" w:cs="Arial"/>
                <w:szCs w:val="18"/>
                <w:lang w:eastAsia="ar-SA"/>
              </w:rPr>
              <w:t>Annex – mapping b/w requirement and category;</w:t>
            </w:r>
          </w:p>
        </w:tc>
      </w:tr>
      <w:tr w:rsidR="00E07C26" w:rsidRPr="00E01737" w:rsidTr="00735F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7C26" w:rsidRPr="00735F0E" w:rsidRDefault="00E07C2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35F0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7C26" w:rsidRPr="00735F0E" w:rsidRDefault="00BA16FD" w:rsidP="00E07C26">
            <w:pPr>
              <w:snapToGrid w:val="0"/>
              <w:spacing w:after="0" w:line="240" w:lineRule="auto"/>
              <w:rPr>
                <w:rFonts w:eastAsia="SimSun"/>
                <w:lang w:eastAsia="zh-CN"/>
              </w:rPr>
            </w:pPr>
            <w:hyperlink r:id="rId10" w:history="1">
              <w:r w:rsidR="00E07C26" w:rsidRPr="00735F0E">
                <w:rPr>
                  <w:rStyle w:val="Hyperlink"/>
                  <w:rFonts w:eastAsia="SimSun" w:cs="Arial"/>
                  <w:color w:val="auto"/>
                  <w:lang w:eastAsia="zh-CN"/>
                </w:rPr>
                <w:t>S1-160015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7C26" w:rsidRPr="00735F0E" w:rsidRDefault="00E07C2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5F0E">
              <w:rPr>
                <w:rFonts w:eastAsia="SimSun"/>
                <w:lang w:eastAsia="zh-CN"/>
              </w:rPr>
              <w:t>Fujitsu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7C26" w:rsidRPr="00735F0E" w:rsidRDefault="00E07C2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5F0E">
              <w:rPr>
                <w:rFonts w:eastAsia="Times New Roman" w:cs="Arial"/>
                <w:szCs w:val="18"/>
                <w:lang w:eastAsia="ar-SA"/>
              </w:rPr>
              <w:t>Proposal for V2XLTE Requirements grouping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7C26" w:rsidRPr="00735F0E" w:rsidRDefault="00735F0E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5F0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7C26" w:rsidRPr="00735F0E" w:rsidRDefault="00E07C2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5F0E">
              <w:rPr>
                <w:rFonts w:eastAsia="Times New Roman" w:cs="Arial"/>
                <w:szCs w:val="18"/>
                <w:lang w:eastAsia="ar-SA"/>
              </w:rPr>
              <w:t>Requirements Grouping / structure</w:t>
            </w:r>
          </w:p>
          <w:p w:rsidR="004C2A7E" w:rsidRPr="00735F0E" w:rsidRDefault="004C2A7E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5F0E">
              <w:rPr>
                <w:rFonts w:eastAsia="Times New Roman" w:cs="Arial"/>
                <w:szCs w:val="18"/>
                <w:lang w:eastAsia="ar-SA"/>
              </w:rPr>
              <w:t>Opened; handled with 0091;</w:t>
            </w:r>
          </w:p>
        </w:tc>
      </w:tr>
      <w:tr w:rsidR="00B124E9" w:rsidRPr="00E01737" w:rsidTr="006E69E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24E9" w:rsidRPr="00735F0E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35F0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24E9" w:rsidRPr="00735F0E" w:rsidRDefault="00BA16FD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B124E9" w:rsidRPr="00735F0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S1-160087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24E9" w:rsidRPr="00735F0E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5F0E">
              <w:rPr>
                <w:rFonts w:eastAsia="SimSun"/>
                <w:lang w:eastAsia="en-GB"/>
              </w:rPr>
              <w:t>Rapporteur (LG Electronics Inc.)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24E9" w:rsidRPr="00735F0E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5F0E">
              <w:rPr>
                <w:rFonts w:eastAsia="Times New Roman" w:cs="Arial"/>
                <w:szCs w:val="18"/>
                <w:lang w:eastAsia="ar-SA"/>
              </w:rPr>
              <w:t>Proposed text for Introduction section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24E9" w:rsidRPr="00735F0E" w:rsidRDefault="00735F0E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5F0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24E9" w:rsidRPr="00735F0E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5F0E">
              <w:rPr>
                <w:rFonts w:eastAsia="Times New Roman" w:cs="Arial"/>
                <w:szCs w:val="18"/>
                <w:lang w:eastAsia="ar-SA"/>
              </w:rPr>
              <w:t>Introduction</w:t>
            </w:r>
          </w:p>
        </w:tc>
      </w:tr>
      <w:tr w:rsidR="00B124E9" w:rsidRPr="00E01737" w:rsidTr="006E69E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24E9" w:rsidRPr="006E69E3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69E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24E9" w:rsidRPr="006E69E3" w:rsidRDefault="00BA16FD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" w:history="1">
              <w:r w:rsidR="00B124E9" w:rsidRPr="006E69E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S1-160088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24E9" w:rsidRPr="006E69E3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69E3">
              <w:rPr>
                <w:rFonts w:eastAsia="SimSun"/>
                <w:lang w:eastAsia="en-GB"/>
              </w:rPr>
              <w:t>Rapporteur (LG Electronics Inc.)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24E9" w:rsidRPr="006E69E3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69E3">
              <w:rPr>
                <w:rFonts w:eastAsia="SimSun"/>
                <w:lang w:eastAsia="en-GB"/>
              </w:rPr>
              <w:t>Proposed text for Scope section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24E9" w:rsidRPr="006E69E3" w:rsidRDefault="006E69E3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69E3">
              <w:rPr>
                <w:rFonts w:eastAsia="Times New Roman" w:cs="Arial"/>
                <w:szCs w:val="18"/>
                <w:lang w:eastAsia="ar-SA"/>
              </w:rPr>
              <w:t>Revised to S1-160400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24E9" w:rsidRPr="006E69E3" w:rsidRDefault="00B124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69E3">
              <w:rPr>
                <w:rFonts w:eastAsia="Times New Roman" w:cs="Arial"/>
                <w:szCs w:val="18"/>
                <w:lang w:eastAsia="ar-SA"/>
              </w:rPr>
              <w:t>Scope</w:t>
            </w:r>
          </w:p>
          <w:p w:rsidR="00735F0E" w:rsidRPr="006E69E3" w:rsidRDefault="00735F0E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69E3">
              <w:rPr>
                <w:rFonts w:eastAsia="Times New Roman" w:cs="Arial"/>
                <w:szCs w:val="18"/>
                <w:lang w:eastAsia="ar-SA"/>
              </w:rPr>
              <w:t>Handled with 103;</w:t>
            </w:r>
          </w:p>
        </w:tc>
      </w:tr>
      <w:tr w:rsidR="006E69E3" w:rsidRPr="00E01737" w:rsidTr="006E69E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9E3" w:rsidRPr="006E69E3" w:rsidRDefault="006E69E3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69E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9E3" w:rsidRPr="006E69E3" w:rsidRDefault="00BA16FD" w:rsidP="00846A9F">
            <w:pPr>
              <w:snapToGrid w:val="0"/>
              <w:spacing w:after="0" w:line="240" w:lineRule="auto"/>
            </w:pPr>
            <w:hyperlink r:id="rId13" w:history="1">
              <w:r w:rsidR="006E69E3" w:rsidRPr="006E69E3">
                <w:rPr>
                  <w:rStyle w:val="Hyperlink"/>
                  <w:rFonts w:cs="Arial"/>
                  <w:color w:val="auto"/>
                </w:rPr>
                <w:t>S1-160400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9E3" w:rsidRPr="006E69E3" w:rsidRDefault="00326CAB" w:rsidP="00326CAB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 xml:space="preserve">CATT, </w:t>
            </w:r>
            <w:r w:rsidR="006E69E3" w:rsidRPr="006E69E3">
              <w:rPr>
                <w:rFonts w:eastAsia="SimSun"/>
                <w:lang w:eastAsia="en-GB"/>
              </w:rPr>
              <w:t>Rapporteur (LG Electronics Inc.)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9E3" w:rsidRPr="006E69E3" w:rsidRDefault="006E69E3" w:rsidP="00846A9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E69E3">
              <w:rPr>
                <w:rFonts w:eastAsia="SimSun"/>
                <w:lang w:eastAsia="en-GB"/>
              </w:rPr>
              <w:t>Proposed text for Scope section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9E3" w:rsidRPr="006E69E3" w:rsidRDefault="006E69E3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9E3" w:rsidRPr="006E69E3" w:rsidRDefault="006E69E3" w:rsidP="00846A9F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6E69E3">
              <w:rPr>
                <w:rFonts w:eastAsia="Times New Roman" w:cs="Arial"/>
                <w:i/>
                <w:szCs w:val="18"/>
                <w:lang w:eastAsia="ar-SA"/>
              </w:rPr>
              <w:t>Scope</w:t>
            </w:r>
          </w:p>
          <w:p w:rsidR="006E69E3" w:rsidRDefault="006E69E3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69E3">
              <w:rPr>
                <w:rFonts w:eastAsia="Times New Roman" w:cs="Arial"/>
                <w:i/>
                <w:szCs w:val="18"/>
                <w:lang w:eastAsia="ar-SA"/>
              </w:rPr>
              <w:t>Handled with 103;</w:t>
            </w:r>
          </w:p>
          <w:p w:rsidR="006E69E3" w:rsidRDefault="006E69E3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69E3">
              <w:rPr>
                <w:rFonts w:eastAsia="Times New Roman" w:cs="Arial"/>
                <w:szCs w:val="18"/>
                <w:lang w:eastAsia="ar-SA"/>
              </w:rPr>
              <w:t>Revision of S1-160088.</w:t>
            </w:r>
          </w:p>
          <w:p w:rsidR="006E69E3" w:rsidRPr="006E69E3" w:rsidRDefault="006E69E3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Merger of 103 and 088</w:t>
            </w:r>
          </w:p>
        </w:tc>
      </w:tr>
      <w:tr w:rsidR="006A1012" w:rsidRPr="00E01737" w:rsidTr="001774A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A1012" w:rsidRPr="006E69E3" w:rsidRDefault="006A101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69E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A1012" w:rsidRPr="006E69E3" w:rsidRDefault="00BA16FD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6A1012" w:rsidRPr="006E69E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S1-160103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A1012" w:rsidRPr="006E69E3" w:rsidRDefault="006A101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69E3">
              <w:rPr>
                <w:rFonts w:eastAsia="SimSun" w:hint="eastAsia"/>
                <w:lang w:eastAsia="zh-CN"/>
              </w:rPr>
              <w:t>CATT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A1012" w:rsidRPr="006E69E3" w:rsidRDefault="006A101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69E3">
              <w:rPr>
                <w:rFonts w:eastAsia="SimSun"/>
                <w:lang w:eastAsia="en-GB"/>
              </w:rPr>
              <w:t>Proposed text for Scope section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A1012" w:rsidRPr="006E69E3" w:rsidRDefault="006E69E3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69E3">
              <w:rPr>
                <w:rFonts w:eastAsia="Times New Roman" w:cs="Arial"/>
                <w:szCs w:val="18"/>
                <w:lang w:eastAsia="ar-SA"/>
              </w:rPr>
              <w:t>Revised to S1-160400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A1012" w:rsidRPr="006E69E3" w:rsidRDefault="006A1012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69E3">
              <w:rPr>
                <w:rFonts w:eastAsia="Times New Roman" w:cs="Arial"/>
                <w:szCs w:val="18"/>
                <w:lang w:eastAsia="ar-SA"/>
              </w:rPr>
              <w:t>Scope</w:t>
            </w:r>
          </w:p>
          <w:p w:rsidR="006E69E3" w:rsidRPr="006E69E3" w:rsidRDefault="006E69E3" w:rsidP="006E69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69E3">
              <w:rPr>
                <w:rFonts w:eastAsia="Times New Roman" w:cs="Arial"/>
                <w:szCs w:val="18"/>
                <w:lang w:eastAsia="ar-SA"/>
              </w:rPr>
              <w:t>Handled with 088;</w:t>
            </w:r>
          </w:p>
          <w:p w:rsidR="006E69E3" w:rsidRPr="006E69E3" w:rsidRDefault="006E69E3" w:rsidP="006E69E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69E3">
              <w:rPr>
                <w:rFonts w:eastAsia="Times New Roman" w:cs="Arial"/>
                <w:szCs w:val="18"/>
                <w:lang w:eastAsia="ar-SA"/>
              </w:rPr>
              <w:t>Merged with 103 and revised into 400;</w:t>
            </w:r>
          </w:p>
        </w:tc>
      </w:tr>
      <w:bookmarkEnd w:id="1"/>
      <w:bookmarkEnd w:id="2"/>
      <w:bookmarkEnd w:id="3"/>
      <w:bookmarkEnd w:id="4"/>
      <w:bookmarkEnd w:id="5"/>
      <w:bookmarkEnd w:id="6"/>
      <w:tr w:rsidR="001774A6" w:rsidRPr="00E01737" w:rsidTr="001774A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774A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BA16FD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1774A6" w:rsidRPr="001774A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S1-160066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t>Text Proposal for Definitions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into 401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t>Definitions</w:t>
            </w:r>
          </w:p>
          <w:p w:rsidR="001774A6" w:rsidRPr="001774A6" w:rsidRDefault="001774A6" w:rsidP="00326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t>066, 095, 097</w:t>
            </w:r>
          </w:p>
        </w:tc>
      </w:tr>
      <w:tr w:rsidR="001774A6" w:rsidRPr="00E01737" w:rsidTr="001774A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774A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BA16FD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1774A6" w:rsidRPr="001774A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S1-160095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t>Discussion on V2X Definition update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into 401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t>Definitions</w:t>
            </w:r>
          </w:p>
          <w:p w:rsidR="001774A6" w:rsidRPr="001774A6" w:rsidRDefault="001774A6" w:rsidP="00326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t>066, 095, 097</w:t>
            </w:r>
          </w:p>
        </w:tc>
      </w:tr>
      <w:tr w:rsidR="001774A6" w:rsidRPr="00E01737" w:rsidTr="00010C2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326CAB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26CA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326CAB" w:rsidRDefault="00BA16FD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1774A6" w:rsidRPr="00326CA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S1-160097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326CAB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6CAB">
              <w:rPr>
                <w:rFonts w:eastAsia="SimSun"/>
                <w:lang w:eastAsia="en-GB"/>
              </w:rPr>
              <w:t>Rapporteur (LG Electronics Inc.)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326CAB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6CAB">
              <w:rPr>
                <w:rFonts w:eastAsia="SimSun"/>
                <w:lang w:eastAsia="en-GB"/>
              </w:rPr>
              <w:t>Proposed list of definitions and acronyms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326CAB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6CAB">
              <w:rPr>
                <w:rFonts w:eastAsia="Times New Roman" w:cs="Arial"/>
                <w:szCs w:val="18"/>
                <w:lang w:eastAsia="ar-SA"/>
              </w:rPr>
              <w:t>Revised to S1-160401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326CAB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6CAB">
              <w:rPr>
                <w:rFonts w:eastAsia="Times New Roman" w:cs="Arial"/>
                <w:szCs w:val="18"/>
                <w:lang w:eastAsia="ar-SA"/>
              </w:rPr>
              <w:t>Definitions</w:t>
            </w:r>
          </w:p>
          <w:p w:rsidR="001774A6" w:rsidRPr="00326CAB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6CAB">
              <w:rPr>
                <w:rFonts w:eastAsia="Times New Roman" w:cs="Arial"/>
                <w:szCs w:val="18"/>
                <w:lang w:eastAsia="ar-SA"/>
              </w:rPr>
              <w:t>066, 095, 066</w:t>
            </w:r>
          </w:p>
        </w:tc>
      </w:tr>
      <w:tr w:rsidR="001774A6" w:rsidRPr="00E01737" w:rsidTr="00010C2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10C2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010C2C" w:rsidRDefault="00BA16FD" w:rsidP="00846A9F">
            <w:pPr>
              <w:snapToGrid w:val="0"/>
              <w:spacing w:after="0" w:line="240" w:lineRule="auto"/>
            </w:pPr>
            <w:hyperlink r:id="rId18" w:history="1">
              <w:r w:rsidR="001774A6" w:rsidRPr="00010C2C">
                <w:rPr>
                  <w:rStyle w:val="Hyperlink"/>
                  <w:rFonts w:cs="Arial"/>
                  <w:color w:val="auto"/>
                </w:rPr>
                <w:t>S1-160401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10C2C">
              <w:rPr>
                <w:rFonts w:eastAsia="SimSun"/>
                <w:lang w:eastAsia="en-GB"/>
              </w:rPr>
              <w:t>Rapporteur (LG Electronics Inc.)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10C2C">
              <w:rPr>
                <w:rFonts w:eastAsia="SimSun"/>
                <w:lang w:eastAsia="en-GB"/>
              </w:rPr>
              <w:t>Proposed list of definitions and acronyms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0C2C">
              <w:rPr>
                <w:rFonts w:eastAsia="Times New Roman" w:cs="Arial"/>
                <w:szCs w:val="18"/>
                <w:lang w:eastAsia="ar-SA"/>
              </w:rPr>
              <w:t>Revised to S1-160402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010C2C">
              <w:rPr>
                <w:rFonts w:eastAsia="Times New Roman" w:cs="Arial"/>
                <w:i/>
                <w:szCs w:val="18"/>
                <w:lang w:eastAsia="ar-SA"/>
              </w:rPr>
              <w:t>Definitions</w:t>
            </w:r>
          </w:p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0C2C">
              <w:rPr>
                <w:rFonts w:eastAsia="Times New Roman" w:cs="Arial"/>
                <w:i/>
                <w:szCs w:val="18"/>
                <w:lang w:eastAsia="ar-SA"/>
              </w:rPr>
              <w:t>066, 095, 097</w:t>
            </w:r>
          </w:p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0C2C">
              <w:rPr>
                <w:rFonts w:eastAsia="Times New Roman" w:cs="Arial"/>
                <w:szCs w:val="18"/>
                <w:lang w:eastAsia="ar-SA"/>
              </w:rPr>
              <w:t>Revision of S1-160097.</w:t>
            </w:r>
          </w:p>
        </w:tc>
      </w:tr>
      <w:tr w:rsidR="001774A6" w:rsidRPr="00E01737" w:rsidTr="001774A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10C2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010C2C" w:rsidRDefault="00BA16FD" w:rsidP="00846A9F">
            <w:pPr>
              <w:snapToGrid w:val="0"/>
              <w:spacing w:after="0" w:line="240" w:lineRule="auto"/>
              <w:rPr>
                <w:rFonts w:cs="Arial"/>
              </w:rPr>
            </w:pPr>
            <w:hyperlink r:id="rId19" w:history="1">
              <w:r w:rsidR="001774A6" w:rsidRPr="00010C2C">
                <w:rPr>
                  <w:rStyle w:val="Hyperlink"/>
                  <w:rFonts w:cs="Arial"/>
                  <w:color w:val="auto"/>
                </w:rPr>
                <w:t>S1-160402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10C2C">
              <w:rPr>
                <w:rFonts w:eastAsia="SimSun"/>
                <w:lang w:eastAsia="en-GB"/>
              </w:rPr>
              <w:t>Rapporteur (LG Electronics Inc.)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10C2C">
              <w:rPr>
                <w:rFonts w:eastAsia="SimSun"/>
                <w:lang w:eastAsia="en-GB"/>
              </w:rPr>
              <w:t>Proposed list of definitions and acronyms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010C2C">
              <w:rPr>
                <w:rFonts w:eastAsia="Times New Roman" w:cs="Arial"/>
                <w:i/>
                <w:szCs w:val="18"/>
                <w:lang w:eastAsia="ar-SA"/>
              </w:rPr>
              <w:t>Definitions</w:t>
            </w:r>
          </w:p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010C2C">
              <w:rPr>
                <w:rFonts w:eastAsia="Times New Roman" w:cs="Arial"/>
                <w:i/>
                <w:szCs w:val="18"/>
                <w:lang w:eastAsia="ar-SA"/>
              </w:rPr>
              <w:t>066, 095, 097</w:t>
            </w:r>
          </w:p>
          <w:p w:rsid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0C2C">
              <w:rPr>
                <w:rFonts w:eastAsia="Times New Roman" w:cs="Arial"/>
                <w:i/>
                <w:szCs w:val="18"/>
                <w:lang w:eastAsia="ar-SA"/>
              </w:rPr>
              <w:lastRenderedPageBreak/>
              <w:t>Revision of S1-160097.</w:t>
            </w:r>
          </w:p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0C2C">
              <w:rPr>
                <w:rFonts w:eastAsia="Times New Roman" w:cs="Arial"/>
                <w:szCs w:val="18"/>
                <w:lang w:eastAsia="ar-SA"/>
              </w:rPr>
              <w:t>Revision of S1-160401.</w:t>
            </w:r>
          </w:p>
        </w:tc>
      </w:tr>
      <w:tr w:rsidR="001774A6" w:rsidRPr="00E01737" w:rsidTr="001774A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BA16FD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1774A6" w:rsidRPr="001774A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S1-160096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t>LGE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t>Corrections to V2X Definition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into 402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1774A6">
              <w:rPr>
                <w:rFonts w:eastAsia="Times New Roman" w:cs="Arial"/>
                <w:szCs w:val="18"/>
                <w:lang w:val="fr-FR" w:eastAsia="ar-SA"/>
              </w:rPr>
              <w:t xml:space="preserve">WI code </w:t>
            </w:r>
            <w:r w:rsidRPr="001774A6">
              <w:rPr>
                <w:noProof/>
                <w:lang w:val="fr-FR"/>
              </w:rPr>
              <w:t>FS_V2XLTE</w:t>
            </w:r>
            <w:r w:rsidRPr="001774A6">
              <w:rPr>
                <w:rFonts w:eastAsia="Times New Roman" w:cs="Arial"/>
                <w:szCs w:val="18"/>
                <w:lang w:val="fr-FR" w:eastAsia="ar-SA"/>
              </w:rPr>
              <w:t xml:space="preserve"> Rel-14 CR</w:t>
            </w:r>
            <w:r w:rsidRPr="001774A6">
              <w:rPr>
                <w:rFonts w:eastAsia="Times New Roman" w:cs="Arial"/>
                <w:szCs w:val="18"/>
                <w:highlight w:val="yellow"/>
                <w:lang w:val="fr-FR" w:eastAsia="ar-SA"/>
              </w:rPr>
              <w:t>0</w:t>
            </w:r>
            <w:r w:rsidRPr="001774A6">
              <w:rPr>
                <w:rFonts w:eastAsia="Times New Roman" w:cs="Arial"/>
                <w:szCs w:val="18"/>
                <w:lang w:val="fr-FR" w:eastAsia="ar-SA"/>
              </w:rPr>
              <w:t>002R- Cat F</w:t>
            </w:r>
          </w:p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774A6">
              <w:rPr>
                <w:rFonts w:eastAsia="Times New Roman" w:cs="Arial"/>
                <w:szCs w:val="18"/>
                <w:lang w:val="en-US" w:eastAsia="ar-SA"/>
              </w:rPr>
              <w:t>Definitions;</w:t>
            </w:r>
          </w:p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val="en-US" w:eastAsia="ar-SA"/>
              </w:rPr>
              <w:t>Opened (left open), related to 402;</w:t>
            </w:r>
          </w:p>
        </w:tc>
      </w:tr>
      <w:tr w:rsidR="001774A6" w:rsidRPr="00E01737" w:rsidTr="00010C2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10C2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010C2C" w:rsidRDefault="00BA16FD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1774A6" w:rsidRPr="00010C2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S1-160089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0C2C">
              <w:rPr>
                <w:rFonts w:eastAsia="SimSun"/>
                <w:lang w:eastAsia="en-GB"/>
              </w:rPr>
              <w:t>Rapporteur (LG Electronics Inc.)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0C2C">
              <w:rPr>
                <w:rFonts w:eastAsia="SimSun"/>
                <w:lang w:eastAsia="en-GB"/>
              </w:rPr>
              <w:t>Proposed list of references for References section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0C2C">
              <w:rPr>
                <w:rFonts w:eastAsia="Times New Roman" w:cs="Arial"/>
                <w:szCs w:val="18"/>
                <w:lang w:eastAsia="ar-SA"/>
              </w:rPr>
              <w:t>Revised to S1-160403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0C2C">
              <w:rPr>
                <w:rFonts w:eastAsia="Times New Roman" w:cs="Arial"/>
                <w:szCs w:val="18"/>
                <w:lang w:eastAsia="ar-SA"/>
              </w:rPr>
              <w:t>References</w:t>
            </w:r>
          </w:p>
        </w:tc>
      </w:tr>
      <w:tr w:rsidR="001774A6" w:rsidRPr="00E01737" w:rsidTr="00010C2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10C2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74A6" w:rsidRPr="00010C2C" w:rsidRDefault="00BA16FD" w:rsidP="00846A9F">
            <w:pPr>
              <w:snapToGrid w:val="0"/>
              <w:spacing w:after="0" w:line="240" w:lineRule="auto"/>
            </w:pPr>
            <w:hyperlink r:id="rId22" w:history="1">
              <w:r w:rsidR="001774A6" w:rsidRPr="00010C2C">
                <w:rPr>
                  <w:rStyle w:val="Hyperlink"/>
                  <w:rFonts w:cs="Arial"/>
                  <w:color w:val="auto"/>
                </w:rPr>
                <w:t>S1-160403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10C2C">
              <w:rPr>
                <w:rFonts w:eastAsia="SimSun"/>
                <w:lang w:eastAsia="en-GB"/>
              </w:rPr>
              <w:t>Rapporteur (LG Electronics Inc.)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10C2C">
              <w:rPr>
                <w:rFonts w:eastAsia="SimSun"/>
                <w:lang w:eastAsia="en-GB"/>
              </w:rPr>
              <w:t>Proposed list of references for References section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0C2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0C2C">
              <w:rPr>
                <w:rFonts w:eastAsia="Times New Roman" w:cs="Arial"/>
                <w:i/>
                <w:szCs w:val="18"/>
                <w:lang w:eastAsia="ar-SA"/>
              </w:rPr>
              <w:t>References</w:t>
            </w:r>
          </w:p>
          <w:p w:rsid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0C2C">
              <w:rPr>
                <w:rFonts w:eastAsia="Times New Roman" w:cs="Arial"/>
                <w:szCs w:val="18"/>
                <w:lang w:eastAsia="ar-SA"/>
              </w:rPr>
              <w:t>Revision of S1-160089.</w:t>
            </w:r>
          </w:p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1774A6" w:rsidRPr="00010C2C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010C2C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1774A6" w:rsidRPr="00E01737" w:rsidTr="001774A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484859" w:rsidRDefault="001774A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8485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484859" w:rsidRDefault="00BA16FD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1774A6" w:rsidRPr="0048485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S1-160104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484859" w:rsidRDefault="001774A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859">
              <w:rPr>
                <w:rFonts w:eastAsia="Times New Roman" w:cs="Arial"/>
                <w:szCs w:val="18"/>
                <w:lang w:eastAsia="ar-SA"/>
              </w:rPr>
              <w:t>CATT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484859" w:rsidRDefault="001774A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859">
              <w:rPr>
                <w:rFonts w:eastAsia="SimSun"/>
                <w:lang w:eastAsia="en-GB"/>
              </w:rPr>
              <w:t xml:space="preserve">Proposed text for </w:t>
            </w:r>
            <w:r w:rsidRPr="00484859">
              <w:rPr>
                <w:rFonts w:eastAsia="SimSun" w:hint="eastAsia"/>
                <w:lang w:eastAsia="zh-CN"/>
              </w:rPr>
              <w:t>Overview</w:t>
            </w:r>
            <w:r w:rsidRPr="00484859">
              <w:rPr>
                <w:rFonts w:eastAsia="SimSun"/>
                <w:lang w:eastAsia="en-GB"/>
              </w:rPr>
              <w:t xml:space="preserve"> section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484859" w:rsidRDefault="001774A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859">
              <w:rPr>
                <w:rFonts w:eastAsia="Times New Roman" w:cs="Arial"/>
                <w:szCs w:val="18"/>
                <w:lang w:eastAsia="ar-SA"/>
              </w:rPr>
              <w:t>Revised to S1-160289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484859" w:rsidRDefault="001774A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859">
              <w:rPr>
                <w:rFonts w:eastAsia="Times New Roman" w:cs="Arial"/>
                <w:szCs w:val="18"/>
                <w:lang w:eastAsia="ar-SA"/>
              </w:rPr>
              <w:t>Overview, types of V2X</w:t>
            </w:r>
          </w:p>
        </w:tc>
      </w:tr>
      <w:tr w:rsidR="001774A6" w:rsidRPr="00E01737" w:rsidTr="001774A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774A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BA16FD" w:rsidP="00E07C26">
            <w:pPr>
              <w:snapToGrid w:val="0"/>
              <w:spacing w:after="0" w:line="240" w:lineRule="auto"/>
            </w:pPr>
            <w:hyperlink r:id="rId24" w:history="1">
              <w:r w:rsidR="001774A6" w:rsidRPr="001774A6">
                <w:rPr>
                  <w:rStyle w:val="Hyperlink"/>
                  <w:rFonts w:cs="Arial"/>
                  <w:color w:val="auto"/>
                </w:rPr>
                <w:t>S1-160289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t>CATT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E07C2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1774A6">
              <w:rPr>
                <w:rFonts w:eastAsia="SimSun"/>
                <w:lang w:eastAsia="en-GB"/>
              </w:rPr>
              <w:t>Proposed text for Overview section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into 404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i/>
                <w:szCs w:val="18"/>
                <w:lang w:eastAsia="ar-SA"/>
              </w:rPr>
              <w:t>Overview, types of V2X</w:t>
            </w:r>
          </w:p>
          <w:p w:rsidR="001774A6" w:rsidRPr="001774A6" w:rsidRDefault="001774A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t>Revision of S1-160104.</w:t>
            </w:r>
          </w:p>
          <w:p w:rsidR="001774A6" w:rsidRPr="001774A6" w:rsidRDefault="001774A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t>090, 289, 067 into 404</w:t>
            </w:r>
          </w:p>
        </w:tc>
      </w:tr>
      <w:tr w:rsidR="001774A6" w:rsidRPr="00E01737" w:rsidTr="001774A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884E61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84E6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884E61" w:rsidRDefault="00BA16FD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1774A6" w:rsidRPr="00884E6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S1-160067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884E61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4E61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884E61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4E61">
              <w:rPr>
                <w:rFonts w:eastAsia="Times New Roman" w:cs="Arial"/>
                <w:szCs w:val="18"/>
                <w:lang w:eastAsia="ar-SA"/>
              </w:rPr>
              <w:t>Text Proposal for Overview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884E61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4E61">
              <w:rPr>
                <w:rFonts w:eastAsia="Times New Roman" w:cs="Arial"/>
                <w:szCs w:val="18"/>
                <w:lang w:eastAsia="ar-SA"/>
              </w:rPr>
              <w:t>Revised to S1-160404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884E61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4E61">
              <w:rPr>
                <w:rFonts w:eastAsia="Times New Roman" w:cs="Arial"/>
                <w:szCs w:val="18"/>
                <w:lang w:eastAsia="ar-SA"/>
              </w:rPr>
              <w:t>Overview, types of V2X</w:t>
            </w:r>
          </w:p>
        </w:tc>
      </w:tr>
      <w:tr w:rsidR="001774A6" w:rsidRPr="00E01737" w:rsidTr="001774A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774A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BA16FD" w:rsidP="00846A9F">
            <w:pPr>
              <w:snapToGrid w:val="0"/>
              <w:spacing w:after="0" w:line="240" w:lineRule="auto"/>
            </w:pPr>
            <w:hyperlink r:id="rId26" w:history="1">
              <w:r w:rsidR="001774A6" w:rsidRPr="001774A6">
                <w:rPr>
                  <w:rStyle w:val="Hyperlink"/>
                  <w:rFonts w:cs="Arial"/>
                  <w:color w:val="auto"/>
                </w:rPr>
                <w:t>S1-160404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t>Text Proposal for Overview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t>Revised to S1-160405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i/>
                <w:szCs w:val="18"/>
                <w:lang w:eastAsia="ar-SA"/>
              </w:rPr>
              <w:t>Overview, types of V2X</w:t>
            </w:r>
          </w:p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t>Revision of S1-160067.</w:t>
            </w:r>
          </w:p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t>Merger of 090, 289, 067;</w:t>
            </w:r>
          </w:p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t>Radio sensitivity, antenna design – to be discussed more;</w:t>
            </w:r>
          </w:p>
        </w:tc>
      </w:tr>
      <w:tr w:rsidR="001774A6" w:rsidRPr="00E01737" w:rsidTr="001774A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774A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1774A6" w:rsidRDefault="00BA16FD" w:rsidP="00846A9F">
            <w:pPr>
              <w:snapToGrid w:val="0"/>
              <w:spacing w:after="0" w:line="240" w:lineRule="auto"/>
              <w:rPr>
                <w:rFonts w:cs="Arial"/>
              </w:rPr>
            </w:pPr>
            <w:hyperlink r:id="rId27" w:history="1">
              <w:r w:rsidR="001774A6" w:rsidRPr="001774A6">
                <w:rPr>
                  <w:rStyle w:val="Hyperlink"/>
                  <w:rFonts w:cs="Arial"/>
                  <w:color w:val="auto"/>
                </w:rPr>
                <w:t>S1-160405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t>Text Proposal for Overview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1774A6">
              <w:rPr>
                <w:rFonts w:eastAsia="Times New Roman" w:cs="Arial"/>
                <w:i/>
                <w:szCs w:val="18"/>
                <w:lang w:eastAsia="ar-SA"/>
              </w:rPr>
              <w:t>Overview, types of V2X</w:t>
            </w:r>
          </w:p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1774A6">
              <w:rPr>
                <w:rFonts w:eastAsia="Times New Roman" w:cs="Arial"/>
                <w:i/>
                <w:szCs w:val="18"/>
                <w:lang w:eastAsia="ar-SA"/>
              </w:rPr>
              <w:t>Revision of S1-160067.</w:t>
            </w:r>
          </w:p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1774A6">
              <w:rPr>
                <w:rFonts w:eastAsia="Times New Roman" w:cs="Arial"/>
                <w:i/>
                <w:szCs w:val="18"/>
                <w:lang w:eastAsia="ar-SA"/>
              </w:rPr>
              <w:t>Merger of 090, 289, 067;</w:t>
            </w:r>
          </w:p>
          <w:p w:rsid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i/>
                <w:szCs w:val="18"/>
                <w:lang w:eastAsia="ar-SA"/>
              </w:rPr>
              <w:t>Radio sensitivity, antenna design – to be discussed more;</w:t>
            </w:r>
          </w:p>
          <w:p w:rsid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t>Revision of S1-160404.</w:t>
            </w:r>
          </w:p>
          <w:p w:rsidR="0037572D" w:rsidRPr="001774A6" w:rsidRDefault="0037572D" w:rsidP="003757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72D">
              <w:rPr>
                <w:rFonts w:eastAsia="Times New Roman" w:cs="Arial"/>
                <w:b/>
                <w:szCs w:val="18"/>
                <w:lang w:eastAsia="ar-SA"/>
              </w:rPr>
              <w:t>One new sub-clause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to be added under Clause 4 to handle issue on interaction with existing features;</w:t>
            </w:r>
          </w:p>
        </w:tc>
      </w:tr>
      <w:tr w:rsidR="001774A6" w:rsidRPr="00E01737" w:rsidTr="00FD54C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774A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BA16FD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1774A6" w:rsidRPr="001774A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S1-160090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SimSun"/>
                <w:lang w:eastAsia="en-GB"/>
              </w:rPr>
              <w:t>Rapporteur (LG Electronics Inc.)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SimSun"/>
                <w:lang w:eastAsia="en-GB"/>
              </w:rPr>
              <w:t>Proposed Text for Overview Section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into 404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t>Overview, types of V2X</w:t>
            </w:r>
          </w:p>
          <w:p w:rsidR="001774A6" w:rsidRP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4A6">
              <w:rPr>
                <w:rFonts w:eastAsia="Times New Roman" w:cs="Arial"/>
                <w:szCs w:val="18"/>
                <w:lang w:eastAsia="ar-SA"/>
              </w:rPr>
              <w:t>090, 289, 067 into 404</w:t>
            </w:r>
          </w:p>
        </w:tc>
      </w:tr>
      <w:tr w:rsidR="001774A6" w:rsidRPr="00E01737" w:rsidTr="00FD54C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FD54C6" w:rsidRDefault="001774A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D54C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FD54C6" w:rsidRDefault="00BA16FD" w:rsidP="00B343DC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hyperlink r:id="rId29" w:history="1">
              <w:r w:rsidR="001774A6" w:rsidRPr="00FD54C6">
                <w:rPr>
                  <w:rStyle w:val="Hyperlink"/>
                  <w:rFonts w:eastAsia="SimSun" w:cs="Arial"/>
                  <w:color w:val="auto"/>
                  <w:lang w:eastAsia="en-GB"/>
                </w:rPr>
                <w:t>S1-160092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FD54C6" w:rsidRDefault="001774A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54C6">
              <w:rPr>
                <w:rFonts w:eastAsia="SimSun"/>
                <w:lang w:eastAsia="en-GB"/>
              </w:rPr>
              <w:t>LG Electronics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FD54C6" w:rsidRDefault="001774A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54C6">
              <w:rPr>
                <w:rFonts w:eastAsia="Times New Roman" w:cs="Arial"/>
                <w:szCs w:val="18"/>
                <w:lang w:eastAsia="ar-SA"/>
              </w:rPr>
              <w:t>Discussion on CPR review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FD54C6" w:rsidRDefault="00FD54C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54C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FD54C6" w:rsidRDefault="001774A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54C6">
              <w:rPr>
                <w:rFonts w:eastAsia="Times New Roman" w:cs="Arial"/>
                <w:szCs w:val="18"/>
                <w:lang w:eastAsia="ar-SA"/>
              </w:rPr>
              <w:t>22.885 CPR update</w:t>
            </w:r>
            <w:r w:rsidR="00F5753D" w:rsidRPr="00FD54C6">
              <w:rPr>
                <w:rFonts w:eastAsia="Times New Roman" w:cs="Arial"/>
                <w:szCs w:val="18"/>
                <w:lang w:eastAsia="ar-SA"/>
              </w:rPr>
              <w:t>;</w:t>
            </w:r>
          </w:p>
          <w:p w:rsidR="00F5753D" w:rsidRPr="00FD54C6" w:rsidRDefault="00F5753D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54C6">
              <w:rPr>
                <w:rFonts w:eastAsia="Times New Roman" w:cs="Arial"/>
                <w:szCs w:val="18"/>
                <w:lang w:eastAsia="ar-SA"/>
              </w:rPr>
              <w:t>Opened;</w:t>
            </w:r>
          </w:p>
        </w:tc>
      </w:tr>
      <w:tr w:rsidR="001774A6" w:rsidRPr="00E01737" w:rsidTr="00FD54C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FD54C6" w:rsidRDefault="001774A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54C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FD54C6" w:rsidRDefault="00BA16FD" w:rsidP="00B343DC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hyperlink r:id="rId30" w:history="1">
              <w:r w:rsidR="001774A6" w:rsidRPr="00FD54C6">
                <w:rPr>
                  <w:rStyle w:val="Hyperlink"/>
                  <w:rFonts w:eastAsia="SimSun" w:cs="Arial"/>
                  <w:color w:val="auto"/>
                  <w:lang w:eastAsia="en-GB"/>
                </w:rPr>
                <w:t>S1-160093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FD54C6" w:rsidRDefault="001774A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54C6">
              <w:rPr>
                <w:rFonts w:eastAsia="Times New Roman" w:cs="Arial"/>
                <w:szCs w:val="18"/>
                <w:lang w:eastAsia="ar-SA"/>
              </w:rPr>
              <w:t>LGE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FD54C6" w:rsidRDefault="001774A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54C6">
              <w:rPr>
                <w:rFonts w:eastAsia="Times New Roman" w:cs="Arial"/>
                <w:szCs w:val="18"/>
                <w:lang w:eastAsia="ar-SA"/>
              </w:rPr>
              <w:t>Corrections to V2X consolidated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FD54C6" w:rsidRDefault="00FD54C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54C6">
              <w:rPr>
                <w:rFonts w:eastAsia="Times New Roman" w:cs="Arial"/>
                <w:szCs w:val="18"/>
                <w:lang w:eastAsia="ar-SA"/>
              </w:rPr>
              <w:t>Revised to S1-160406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FD54C6" w:rsidRDefault="001774A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FD54C6">
              <w:rPr>
                <w:rFonts w:eastAsia="Times New Roman" w:cs="Arial"/>
                <w:szCs w:val="18"/>
                <w:lang w:val="fr-FR" w:eastAsia="ar-SA"/>
              </w:rPr>
              <w:t xml:space="preserve">WI code </w:t>
            </w:r>
            <w:r w:rsidRPr="00FD54C6">
              <w:rPr>
                <w:noProof/>
                <w:lang w:val="fr-FR"/>
              </w:rPr>
              <w:t>FS_V2XLTE</w:t>
            </w:r>
            <w:r w:rsidRPr="00FD54C6">
              <w:rPr>
                <w:rFonts w:eastAsia="Times New Roman" w:cs="Arial"/>
                <w:szCs w:val="18"/>
                <w:lang w:val="fr-FR" w:eastAsia="ar-SA"/>
              </w:rPr>
              <w:t xml:space="preserve"> Rel-14 CR</w:t>
            </w:r>
            <w:r w:rsidRPr="00FD54C6">
              <w:rPr>
                <w:rFonts w:eastAsia="Times New Roman" w:cs="Arial"/>
                <w:szCs w:val="18"/>
                <w:highlight w:val="yellow"/>
                <w:lang w:val="fr-FR" w:eastAsia="ar-SA"/>
              </w:rPr>
              <w:t>0</w:t>
            </w:r>
            <w:r w:rsidRPr="00FD54C6">
              <w:rPr>
                <w:rFonts w:eastAsia="Times New Roman" w:cs="Arial"/>
                <w:szCs w:val="18"/>
                <w:lang w:val="fr-FR" w:eastAsia="ar-SA"/>
              </w:rPr>
              <w:t>001R- Cat F</w:t>
            </w:r>
          </w:p>
          <w:p w:rsidR="001774A6" w:rsidRPr="00FD54C6" w:rsidRDefault="001774A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D54C6">
              <w:rPr>
                <w:rFonts w:eastAsia="Times New Roman" w:cs="Arial"/>
                <w:szCs w:val="18"/>
                <w:lang w:val="en-US" w:eastAsia="ar-SA"/>
              </w:rPr>
              <w:t>22.885 CPR update</w:t>
            </w:r>
          </w:p>
        </w:tc>
      </w:tr>
      <w:tr w:rsidR="00FD54C6" w:rsidRPr="00E01737" w:rsidTr="0099306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4C6" w:rsidRPr="00FD54C6" w:rsidRDefault="00FD54C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54C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4C6" w:rsidRPr="00FD54C6" w:rsidRDefault="00BA16FD" w:rsidP="00B343DC">
            <w:pPr>
              <w:snapToGrid w:val="0"/>
              <w:spacing w:after="0" w:line="240" w:lineRule="auto"/>
            </w:pPr>
            <w:hyperlink r:id="rId31" w:history="1">
              <w:r w:rsidR="00FD54C6" w:rsidRPr="00FD54C6">
                <w:rPr>
                  <w:rStyle w:val="Hyperlink"/>
                  <w:rFonts w:cs="Arial"/>
                  <w:color w:val="auto"/>
                </w:rPr>
                <w:t>S1-160406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4C6" w:rsidRPr="00FD54C6" w:rsidRDefault="00FD54C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54C6">
              <w:rPr>
                <w:rFonts w:eastAsia="Times New Roman" w:cs="Arial"/>
                <w:szCs w:val="18"/>
                <w:lang w:eastAsia="ar-SA"/>
              </w:rPr>
              <w:t>LGE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4C6" w:rsidRPr="00FD54C6" w:rsidRDefault="00FD54C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54C6">
              <w:rPr>
                <w:rFonts w:eastAsia="Times New Roman" w:cs="Arial"/>
                <w:szCs w:val="18"/>
                <w:lang w:eastAsia="ar-SA"/>
              </w:rPr>
              <w:t>Corrections to V2X consolidated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4C6" w:rsidRPr="00FD54C6" w:rsidRDefault="00FD54C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4C6" w:rsidRPr="00FD54C6" w:rsidRDefault="00FD54C6" w:rsidP="00E07C26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val="fr-FR" w:eastAsia="ar-SA"/>
              </w:rPr>
            </w:pPr>
            <w:r w:rsidRPr="00FD54C6">
              <w:rPr>
                <w:rFonts w:eastAsia="Times New Roman" w:cs="Arial"/>
                <w:i/>
                <w:szCs w:val="18"/>
                <w:lang w:val="fr-FR" w:eastAsia="ar-SA"/>
              </w:rPr>
              <w:t xml:space="preserve">WI code </w:t>
            </w:r>
            <w:r w:rsidRPr="00FD54C6">
              <w:rPr>
                <w:i/>
                <w:noProof/>
                <w:lang w:val="fr-FR"/>
              </w:rPr>
              <w:t>FS_V2XLTE</w:t>
            </w:r>
            <w:r w:rsidRPr="00FD54C6">
              <w:rPr>
                <w:rFonts w:eastAsia="Times New Roman" w:cs="Arial"/>
                <w:i/>
                <w:szCs w:val="18"/>
                <w:lang w:val="fr-FR" w:eastAsia="ar-SA"/>
              </w:rPr>
              <w:t xml:space="preserve"> Rel-14 CR</w:t>
            </w:r>
            <w:r w:rsidRPr="00FD54C6">
              <w:rPr>
                <w:rFonts w:eastAsia="Times New Roman" w:cs="Arial"/>
                <w:i/>
                <w:szCs w:val="18"/>
                <w:highlight w:val="yellow"/>
                <w:lang w:val="fr-FR" w:eastAsia="ar-SA"/>
              </w:rPr>
              <w:t>0</w:t>
            </w:r>
            <w:r w:rsidRPr="00FD54C6">
              <w:rPr>
                <w:rFonts w:eastAsia="Times New Roman" w:cs="Arial"/>
                <w:i/>
                <w:szCs w:val="18"/>
                <w:lang w:val="fr-FR" w:eastAsia="ar-SA"/>
              </w:rPr>
              <w:t>001R- Cat F</w:t>
            </w:r>
          </w:p>
          <w:p w:rsidR="00FD54C6" w:rsidRDefault="00FD54C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FD54C6">
              <w:rPr>
                <w:rFonts w:eastAsia="Times New Roman" w:cs="Arial"/>
                <w:i/>
                <w:szCs w:val="18"/>
                <w:lang w:val="en-US" w:eastAsia="ar-SA"/>
              </w:rPr>
              <w:t>22.885 CPR update</w:t>
            </w:r>
          </w:p>
          <w:p w:rsidR="00FD54C6" w:rsidRPr="00FD54C6" w:rsidRDefault="00FD54C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D54C6">
              <w:rPr>
                <w:rFonts w:eastAsia="Times New Roman" w:cs="Arial"/>
                <w:szCs w:val="18"/>
                <w:lang w:val="fr-FR" w:eastAsia="ar-SA"/>
              </w:rPr>
              <w:t>Revision</w:t>
            </w:r>
            <w:proofErr w:type="spellEnd"/>
            <w:r w:rsidRPr="00FD54C6">
              <w:rPr>
                <w:rFonts w:eastAsia="Times New Roman" w:cs="Arial"/>
                <w:szCs w:val="18"/>
                <w:lang w:val="fr-FR" w:eastAsia="ar-SA"/>
              </w:rPr>
              <w:t xml:space="preserve"> of S1-160093.</w:t>
            </w:r>
          </w:p>
        </w:tc>
      </w:tr>
      <w:tr w:rsidR="001774A6" w:rsidRPr="00E01737" w:rsidTr="0099306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99306E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9306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99306E" w:rsidRDefault="00BA16FD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1774A6" w:rsidRPr="0099306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S1-160094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99306E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306E">
              <w:rPr>
                <w:rFonts w:eastAsia="Times New Roman" w:cs="Arial"/>
                <w:szCs w:val="18"/>
                <w:lang w:eastAsia="ar-SA"/>
              </w:rPr>
              <w:t>Rapporteur (LG Electronics Inc.)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99306E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306E">
              <w:rPr>
                <w:rFonts w:eastAsia="Times New Roman" w:cs="Arial"/>
                <w:szCs w:val="18"/>
                <w:lang w:eastAsia="ar-SA"/>
              </w:rPr>
              <w:t>Proposed text to requirement section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99306E" w:rsidRDefault="0099306E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306E">
              <w:rPr>
                <w:rFonts w:eastAsia="Times New Roman" w:cs="Arial"/>
                <w:szCs w:val="18"/>
                <w:lang w:eastAsia="ar-SA"/>
              </w:rPr>
              <w:t>Revised to S1-160407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99306E" w:rsidRDefault="001774A6" w:rsidP="007A6B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306E">
              <w:rPr>
                <w:rFonts w:eastAsia="Times New Roman" w:cs="Arial"/>
                <w:szCs w:val="18"/>
                <w:lang w:eastAsia="ar-SA"/>
              </w:rPr>
              <w:t>Requirements</w:t>
            </w:r>
          </w:p>
          <w:p w:rsidR="008E3241" w:rsidRPr="0099306E" w:rsidRDefault="0099306E" w:rsidP="007A6B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306E">
              <w:rPr>
                <w:rFonts w:eastAsia="Times New Roman" w:cs="Arial"/>
                <w:b/>
                <w:szCs w:val="18"/>
                <w:lang w:eastAsia="ar-SA"/>
              </w:rPr>
              <w:t xml:space="preserve">Opened; </w:t>
            </w:r>
            <w:r w:rsidR="008E3241" w:rsidRPr="0099306E">
              <w:rPr>
                <w:rFonts w:eastAsia="Times New Roman" w:cs="Arial"/>
                <w:b/>
                <w:szCs w:val="18"/>
                <w:lang w:eastAsia="ar-SA"/>
              </w:rPr>
              <w:t>Left open</w:t>
            </w:r>
            <w:r w:rsidR="008E3241" w:rsidRPr="0099306E">
              <w:rPr>
                <w:rFonts w:eastAsia="Times New Roman" w:cs="Arial"/>
                <w:szCs w:val="18"/>
                <w:lang w:eastAsia="ar-SA"/>
              </w:rPr>
              <w:t>; the outcome to rely on the outcome of 406;</w:t>
            </w:r>
          </w:p>
        </w:tc>
      </w:tr>
      <w:tr w:rsidR="0099306E" w:rsidRPr="00E01737" w:rsidTr="00A7398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06E" w:rsidRPr="0099306E" w:rsidRDefault="0099306E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9306E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06E" w:rsidRPr="0099306E" w:rsidRDefault="00BA16FD" w:rsidP="00846A9F">
            <w:pPr>
              <w:snapToGrid w:val="0"/>
              <w:spacing w:after="0" w:line="240" w:lineRule="auto"/>
            </w:pPr>
            <w:hyperlink r:id="rId33" w:history="1">
              <w:r w:rsidR="0099306E" w:rsidRPr="0099306E">
                <w:rPr>
                  <w:rStyle w:val="Hyperlink"/>
                  <w:rFonts w:cs="Arial"/>
                  <w:color w:val="auto"/>
                </w:rPr>
                <w:t>S1-160407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06E" w:rsidRPr="0099306E" w:rsidRDefault="007D0B8E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Huawei, </w:t>
            </w:r>
            <w:r w:rsidR="0099306E" w:rsidRPr="0099306E">
              <w:rPr>
                <w:rFonts w:eastAsia="Times New Roman" w:cs="Arial"/>
                <w:szCs w:val="18"/>
                <w:lang w:eastAsia="ar-SA"/>
              </w:rPr>
              <w:t>Rapporteur (LG Electronics Inc.)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06E" w:rsidRPr="0099306E" w:rsidRDefault="0099306E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306E">
              <w:rPr>
                <w:rFonts w:eastAsia="Times New Roman" w:cs="Arial"/>
                <w:szCs w:val="18"/>
                <w:lang w:eastAsia="ar-SA"/>
              </w:rPr>
              <w:t>Proposed text to requirement section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06E" w:rsidRPr="0099306E" w:rsidRDefault="0099306E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06E" w:rsidRPr="0099306E" w:rsidRDefault="0099306E" w:rsidP="007A6BC6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99306E">
              <w:rPr>
                <w:rFonts w:eastAsia="Times New Roman" w:cs="Arial"/>
                <w:i/>
                <w:szCs w:val="18"/>
                <w:lang w:eastAsia="ar-SA"/>
              </w:rPr>
              <w:t>Requirements</w:t>
            </w:r>
          </w:p>
          <w:p w:rsidR="0099306E" w:rsidRDefault="0099306E" w:rsidP="007A6B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306E">
              <w:rPr>
                <w:rFonts w:eastAsia="Times New Roman" w:cs="Arial"/>
                <w:b/>
                <w:i/>
                <w:szCs w:val="18"/>
                <w:lang w:eastAsia="ar-SA"/>
              </w:rPr>
              <w:t>Opened; Left open</w:t>
            </w:r>
            <w:r w:rsidRPr="0099306E">
              <w:rPr>
                <w:rFonts w:eastAsia="Times New Roman" w:cs="Arial"/>
                <w:i/>
                <w:szCs w:val="18"/>
                <w:lang w:eastAsia="ar-SA"/>
              </w:rPr>
              <w:t>; the outcome to rely on the outcome of 406;</w:t>
            </w:r>
          </w:p>
          <w:p w:rsidR="0099306E" w:rsidRPr="0099306E" w:rsidRDefault="0099306E" w:rsidP="007A6B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9306E">
              <w:rPr>
                <w:rFonts w:eastAsia="Times New Roman" w:cs="Arial"/>
                <w:szCs w:val="18"/>
                <w:lang w:eastAsia="ar-SA"/>
              </w:rPr>
              <w:t>Revision of S1-160094.</w:t>
            </w:r>
          </w:p>
        </w:tc>
      </w:tr>
      <w:tr w:rsidR="001774A6" w:rsidRPr="00E01737" w:rsidTr="00E9116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A73980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7398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A73980" w:rsidRDefault="00BA16FD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4" w:history="1">
              <w:r w:rsidR="001774A6" w:rsidRPr="00A7398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S1-160064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A73980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3980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A73980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3980">
              <w:rPr>
                <w:rFonts w:eastAsia="Times New Roman" w:cs="Arial"/>
                <w:szCs w:val="18"/>
                <w:lang w:eastAsia="ar-SA"/>
              </w:rPr>
              <w:t>Text Proposal for Overall Service Requirements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A73980" w:rsidRDefault="00A73980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and merged into 407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A73980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3980">
              <w:rPr>
                <w:rFonts w:eastAsia="Times New Roman" w:cs="Arial"/>
                <w:szCs w:val="18"/>
                <w:lang w:eastAsia="ar-SA"/>
              </w:rPr>
              <w:t>Requirements</w:t>
            </w:r>
            <w:r w:rsidR="00C9047B" w:rsidRPr="00A73980">
              <w:rPr>
                <w:rFonts w:eastAsia="Times New Roman" w:cs="Arial"/>
                <w:szCs w:val="18"/>
                <w:lang w:eastAsia="ar-SA"/>
              </w:rPr>
              <w:t>;</w:t>
            </w:r>
          </w:p>
          <w:p w:rsidR="00C9047B" w:rsidRPr="00A73980" w:rsidRDefault="0099306E" w:rsidP="0099306E">
            <w:pPr>
              <w:snapToGrid w:val="0"/>
              <w:spacing w:after="0" w:line="240" w:lineRule="auto"/>
              <w:rPr>
                <w:rFonts w:eastAsia="Times New Roman" w:cs="Arial"/>
                <w:b/>
                <w:szCs w:val="18"/>
                <w:lang w:eastAsia="ar-SA"/>
              </w:rPr>
            </w:pPr>
            <w:r w:rsidRPr="00A73980">
              <w:rPr>
                <w:rFonts w:eastAsia="Times New Roman" w:cs="Arial"/>
                <w:b/>
                <w:szCs w:val="18"/>
                <w:lang w:eastAsia="ar-SA"/>
              </w:rPr>
              <w:t>opened; merged into 407</w:t>
            </w:r>
          </w:p>
        </w:tc>
      </w:tr>
      <w:tr w:rsidR="001774A6" w:rsidRPr="00E01737" w:rsidTr="0069282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E91167" w:rsidRDefault="001774A6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9116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E91167" w:rsidRDefault="00BA16FD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1774A6" w:rsidRPr="00E9116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S1-160065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E91167" w:rsidRDefault="001774A6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1167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E91167" w:rsidRDefault="001774A6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1167">
              <w:rPr>
                <w:rFonts w:eastAsia="Times New Roman" w:cs="Arial"/>
                <w:szCs w:val="18"/>
                <w:lang w:eastAsia="ar-SA"/>
              </w:rPr>
              <w:t>Text Proposal for Specific Service Requirements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E91167" w:rsidRDefault="00E9116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and merged into 407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E91167" w:rsidRDefault="001774A6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91167">
              <w:rPr>
                <w:rFonts w:eastAsia="Times New Roman" w:cs="Arial"/>
                <w:szCs w:val="18"/>
                <w:lang w:val="en-US" w:eastAsia="ar-SA"/>
              </w:rPr>
              <w:t>Requirements</w:t>
            </w:r>
            <w:r w:rsidR="00A64810" w:rsidRPr="00E91167">
              <w:rPr>
                <w:rFonts w:eastAsia="Times New Roman" w:cs="Arial"/>
                <w:szCs w:val="18"/>
                <w:lang w:val="en-US" w:eastAsia="ar-SA"/>
              </w:rPr>
              <w:t>;</w:t>
            </w:r>
          </w:p>
          <w:p w:rsidR="00A64810" w:rsidRPr="00E91167" w:rsidRDefault="00A64810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91167">
              <w:rPr>
                <w:rFonts w:eastAsia="Times New Roman" w:cs="Arial"/>
                <w:szCs w:val="18"/>
                <w:lang w:val="en-US" w:eastAsia="ar-SA"/>
              </w:rPr>
              <w:t>Opened; merged into 407;</w:t>
            </w:r>
          </w:p>
          <w:p w:rsidR="00A64810" w:rsidRPr="00E91167" w:rsidRDefault="00A64810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91167">
              <w:rPr>
                <w:rFonts w:eastAsia="Times New Roman" w:cs="Arial"/>
                <w:szCs w:val="18"/>
                <w:lang w:val="en-US" w:eastAsia="ar-SA"/>
              </w:rPr>
              <w:t>[remove “between two UEs supporting V2X Services”]</w:t>
            </w:r>
          </w:p>
        </w:tc>
      </w:tr>
      <w:tr w:rsidR="001774A6" w:rsidRPr="00E01737" w:rsidTr="0069282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692820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9282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692820" w:rsidRDefault="00BA16FD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1774A6" w:rsidRPr="0069282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S1-160016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692820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2820">
              <w:rPr>
                <w:rFonts w:eastAsia="SimSun"/>
                <w:lang w:eastAsia="zh-CN"/>
              </w:rPr>
              <w:t>Fujitsu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692820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2820">
              <w:rPr>
                <w:rFonts w:eastAsia="Times New Roman" w:cs="Arial"/>
                <w:szCs w:val="18"/>
                <w:lang w:eastAsia="ar-SA"/>
              </w:rPr>
              <w:t>Proposal for inclusion in section 5.2.4 of V2XLTE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692820" w:rsidRDefault="00692820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and merged into 407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2820">
              <w:rPr>
                <w:rFonts w:eastAsia="Times New Roman" w:cs="Arial"/>
                <w:szCs w:val="18"/>
                <w:lang w:eastAsia="ar-SA"/>
              </w:rPr>
              <w:t>Requirements</w:t>
            </w:r>
            <w:r w:rsidR="00692820">
              <w:rPr>
                <w:rFonts w:eastAsia="Times New Roman" w:cs="Arial"/>
                <w:szCs w:val="18"/>
                <w:lang w:eastAsia="ar-SA"/>
              </w:rPr>
              <w:t>;</w:t>
            </w:r>
          </w:p>
          <w:p w:rsidR="00692820" w:rsidRPr="00692820" w:rsidRDefault="00692820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00</w:t>
            </w:r>
            <w:r w:rsidR="00116BD7">
              <w:rPr>
                <w:rFonts w:eastAsia="Times New Roman" w:cs="Arial"/>
                <w:szCs w:val="18"/>
                <w:lang w:eastAsia="ar-SA"/>
              </w:rPr>
              <w:t>1,00</w:t>
            </w:r>
            <w:r>
              <w:rPr>
                <w:rFonts w:eastAsia="Times New Roman" w:cs="Arial"/>
                <w:szCs w:val="18"/>
                <w:lang w:eastAsia="ar-SA"/>
              </w:rPr>
              <w:t>3 to be deleted;</w:t>
            </w:r>
            <w:r w:rsidR="00116BD7">
              <w:rPr>
                <w:rFonts w:eastAsia="Times New Roman" w:cs="Arial"/>
                <w:szCs w:val="18"/>
                <w:lang w:eastAsia="ar-SA"/>
              </w:rPr>
              <w:t xml:space="preserve"> 004&amp;005 to be considered;</w:t>
            </w:r>
          </w:p>
        </w:tc>
      </w:tr>
      <w:tr w:rsidR="001774A6" w:rsidRPr="00E01737" w:rsidTr="00A7398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A73980" w:rsidRDefault="001774A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7398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A73980" w:rsidRDefault="00BA16FD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="001774A6" w:rsidRPr="00A73980">
                <w:rPr>
                  <w:rStyle w:val="Hyperlink"/>
                  <w:rFonts w:eastAsia="SimSun" w:cs="Arial"/>
                  <w:color w:val="auto"/>
                  <w:lang w:eastAsia="en-GB"/>
                </w:rPr>
                <w:t>S1-160178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A73980" w:rsidRDefault="001774A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3980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A73980" w:rsidRDefault="001774A6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3980">
              <w:rPr>
                <w:rFonts w:eastAsia="Times New Roman" w:cs="Arial"/>
                <w:szCs w:val="18"/>
                <w:lang w:eastAsia="ar-SA"/>
              </w:rPr>
              <w:t>Privacy considerations for V2X communication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A73980" w:rsidRDefault="00A73980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3980">
              <w:rPr>
                <w:rFonts w:eastAsia="Times New Roman" w:cs="Arial"/>
                <w:szCs w:val="18"/>
                <w:lang w:eastAsia="ar-SA"/>
              </w:rPr>
              <w:t>Revised to S1-160408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A73980" w:rsidRDefault="001774A6" w:rsidP="007A6B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3980">
              <w:rPr>
                <w:rFonts w:eastAsia="Times New Roman" w:cs="Arial"/>
                <w:szCs w:val="18"/>
                <w:lang w:eastAsia="ar-SA"/>
              </w:rPr>
              <w:t>Security</w:t>
            </w:r>
            <w:r w:rsidR="00A73980" w:rsidRPr="00A73980">
              <w:rPr>
                <w:rFonts w:eastAsia="Times New Roman" w:cs="Arial"/>
                <w:szCs w:val="18"/>
                <w:lang w:eastAsia="ar-SA"/>
              </w:rPr>
              <w:t>;</w:t>
            </w:r>
          </w:p>
          <w:p w:rsidR="00A73980" w:rsidRPr="00A73980" w:rsidRDefault="00A73980" w:rsidP="007A6B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3980">
              <w:rPr>
                <w:rFonts w:eastAsia="Times New Roman" w:cs="Arial"/>
                <w:szCs w:val="18"/>
                <w:lang w:eastAsia="ar-SA"/>
              </w:rPr>
              <w:t>Opened; left open;</w:t>
            </w:r>
          </w:p>
        </w:tc>
      </w:tr>
      <w:tr w:rsidR="00A73980" w:rsidRPr="00E01737" w:rsidTr="00A7398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980" w:rsidRPr="00A73980" w:rsidRDefault="00A73980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7398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980" w:rsidRPr="00A73980" w:rsidRDefault="00BA16FD" w:rsidP="00E07C26">
            <w:pPr>
              <w:snapToGrid w:val="0"/>
              <w:spacing w:after="0" w:line="240" w:lineRule="auto"/>
            </w:pPr>
            <w:hyperlink r:id="rId38" w:history="1">
              <w:r w:rsidR="00A73980" w:rsidRPr="00A73980">
                <w:rPr>
                  <w:rStyle w:val="Hyperlink"/>
                  <w:rFonts w:cs="Arial"/>
                  <w:color w:val="auto"/>
                </w:rPr>
                <w:t>S1-160408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980" w:rsidRPr="00A73980" w:rsidRDefault="00A73980" w:rsidP="00E07C2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A73980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980" w:rsidRPr="00A73980" w:rsidRDefault="00A73980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3980">
              <w:rPr>
                <w:rFonts w:eastAsia="Times New Roman" w:cs="Arial"/>
                <w:szCs w:val="18"/>
                <w:lang w:eastAsia="ar-SA"/>
              </w:rPr>
              <w:t>Privacy considerations for V2X communication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980" w:rsidRPr="00A73980" w:rsidRDefault="00A73980" w:rsidP="00E07C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980" w:rsidRPr="00A73980" w:rsidRDefault="00A73980" w:rsidP="007A6BC6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A73980">
              <w:rPr>
                <w:rFonts w:eastAsia="Times New Roman" w:cs="Arial"/>
                <w:i/>
                <w:szCs w:val="18"/>
                <w:lang w:eastAsia="ar-SA"/>
              </w:rPr>
              <w:t>Security;</w:t>
            </w:r>
          </w:p>
          <w:p w:rsidR="00A73980" w:rsidRDefault="00A73980" w:rsidP="007A6B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3980">
              <w:rPr>
                <w:rFonts w:eastAsia="Times New Roman" w:cs="Arial"/>
                <w:i/>
                <w:szCs w:val="18"/>
                <w:lang w:eastAsia="ar-SA"/>
              </w:rPr>
              <w:t>Opened; left open;</w:t>
            </w:r>
          </w:p>
          <w:p w:rsidR="00A73980" w:rsidRPr="00A73980" w:rsidRDefault="00A73980" w:rsidP="007A6B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3980">
              <w:rPr>
                <w:rFonts w:eastAsia="Times New Roman" w:cs="Arial"/>
                <w:szCs w:val="18"/>
                <w:lang w:eastAsia="ar-SA"/>
              </w:rPr>
              <w:t>Revision of S1-160178.</w:t>
            </w:r>
          </w:p>
        </w:tc>
      </w:tr>
      <w:tr w:rsidR="001774A6" w:rsidRPr="00E01737" w:rsidTr="00116BD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A73980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7398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A73980" w:rsidRDefault="00BA16FD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9" w:history="1">
              <w:r w:rsidR="001774A6" w:rsidRPr="00A7398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S1-160068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A73980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3980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A73980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3980">
              <w:rPr>
                <w:rFonts w:eastAsia="Times New Roman" w:cs="Arial"/>
                <w:szCs w:val="18"/>
                <w:lang w:eastAsia="ar-SA"/>
              </w:rPr>
              <w:t>Text proposal for Security Requirements for V2X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A73980" w:rsidRDefault="00A73980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and merged into 407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A73980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3980">
              <w:rPr>
                <w:rFonts w:eastAsia="Times New Roman" w:cs="Arial"/>
                <w:szCs w:val="18"/>
                <w:lang w:eastAsia="ar-SA"/>
              </w:rPr>
              <w:t>Security</w:t>
            </w:r>
            <w:r w:rsidR="0099306E" w:rsidRPr="00A73980">
              <w:rPr>
                <w:rFonts w:eastAsia="Times New Roman" w:cs="Arial"/>
                <w:szCs w:val="18"/>
                <w:lang w:eastAsia="ar-SA"/>
              </w:rPr>
              <w:t>;</w:t>
            </w:r>
          </w:p>
          <w:p w:rsidR="0099306E" w:rsidRPr="00A73980" w:rsidRDefault="0099306E" w:rsidP="0099306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3980">
              <w:rPr>
                <w:rFonts w:eastAsia="Times New Roman" w:cs="Arial"/>
                <w:szCs w:val="18"/>
                <w:lang w:eastAsia="ar-SA"/>
              </w:rPr>
              <w:t>Opened; merged into 407;</w:t>
            </w:r>
          </w:p>
        </w:tc>
      </w:tr>
      <w:tr w:rsidR="001774A6" w:rsidRPr="00E01737" w:rsidTr="004950F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16BD7" w:rsidRDefault="001774A6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6BD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16BD7" w:rsidRDefault="00BA16FD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0" w:history="1">
              <w:r w:rsidR="001774A6" w:rsidRPr="00116BD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S1-160195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16BD7" w:rsidRDefault="001774A6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6BD7">
              <w:rPr>
                <w:rFonts w:eastAsia="Times New Roman" w:cs="Arial"/>
                <w:szCs w:val="18"/>
                <w:lang w:eastAsia="ar-SA"/>
              </w:rPr>
              <w:t>Alcatel-Lucent, Nokia Networks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16BD7" w:rsidRDefault="001774A6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6BD7">
              <w:rPr>
                <w:rFonts w:eastAsia="Times New Roman" w:cs="Arial"/>
                <w:szCs w:val="18"/>
                <w:lang w:eastAsia="ar-SA"/>
              </w:rPr>
              <w:t>US GAO views on V2I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16BD7" w:rsidRDefault="00116BD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6BD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116BD7" w:rsidRDefault="001774A6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6BD7">
              <w:rPr>
                <w:rFonts w:eastAsia="Times New Roman" w:cs="Arial"/>
                <w:szCs w:val="18"/>
                <w:lang w:eastAsia="ar-SA"/>
              </w:rPr>
              <w:t>For information</w:t>
            </w:r>
          </w:p>
        </w:tc>
      </w:tr>
      <w:tr w:rsidR="001774A6" w:rsidRPr="00AD7872" w:rsidTr="004950F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4950F6" w:rsidRDefault="001774A6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proofErr w:type="spellStart"/>
            <w:r w:rsidRPr="004950F6">
              <w:rPr>
                <w:rFonts w:eastAsia="Times New Roman" w:cs="Arial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4950F6" w:rsidRDefault="00BA16FD" w:rsidP="001774A6">
            <w:pPr>
              <w:spacing w:after="0"/>
            </w:pPr>
            <w:hyperlink r:id="rId41" w:history="1">
              <w:r w:rsidR="001774A6" w:rsidRPr="004950F6">
                <w:rPr>
                  <w:rStyle w:val="Hyperlink"/>
                  <w:rFonts w:cs="Arial"/>
                  <w:color w:val="auto"/>
                </w:rPr>
                <w:t>S1-160281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4950F6" w:rsidRDefault="001774A6" w:rsidP="001774A6">
            <w:pPr>
              <w:snapToGrid w:val="0"/>
              <w:spacing w:after="0" w:line="240" w:lineRule="auto"/>
              <w:rPr>
                <w:rFonts w:cs="Arial"/>
                <w:lang w:eastAsia="ko-KR"/>
              </w:rPr>
            </w:pPr>
            <w:r w:rsidRPr="004950F6">
              <w:rPr>
                <w:rFonts w:cs="Arial"/>
                <w:lang w:eastAsia="ko-KR"/>
              </w:rPr>
              <w:t>Nokia Networks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4950F6" w:rsidRDefault="001774A6" w:rsidP="001774A6">
            <w:pPr>
              <w:snapToGrid w:val="0"/>
              <w:spacing w:after="0" w:line="240" w:lineRule="auto"/>
              <w:rPr>
                <w:rFonts w:cs="Arial"/>
                <w:lang w:eastAsia="ko-KR"/>
              </w:rPr>
            </w:pPr>
            <w:r w:rsidRPr="004950F6">
              <w:rPr>
                <w:rFonts w:cs="Arial"/>
                <w:lang w:eastAsia="ko-KR"/>
              </w:rPr>
              <w:t>Considerations on 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4950F6" w:rsidRDefault="004950F6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and merged into 407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74A6" w:rsidRPr="004950F6" w:rsidRDefault="001774A6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950F6">
              <w:rPr>
                <w:rFonts w:eastAsia="Times New Roman" w:cs="Arial"/>
                <w:szCs w:val="18"/>
                <w:highlight w:val="red"/>
                <w:lang w:val="en-US" w:eastAsia="ar-SA"/>
              </w:rPr>
              <w:t>LATE</w:t>
            </w:r>
          </w:p>
          <w:p w:rsidR="00834ADD" w:rsidRPr="004950F6" w:rsidRDefault="00834ADD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950F6">
              <w:rPr>
                <w:rFonts w:eastAsia="Times New Roman" w:cs="Arial"/>
                <w:szCs w:val="18"/>
                <w:lang w:val="en-US" w:eastAsia="ar-SA"/>
              </w:rPr>
              <w:t>Opened;</w:t>
            </w:r>
          </w:p>
        </w:tc>
      </w:tr>
      <w:tr w:rsidR="001774A6" w:rsidRPr="00E01737" w:rsidTr="00864A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774A6" w:rsidRPr="006D6FF1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D6FF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774A6" w:rsidRPr="006D6FF1" w:rsidRDefault="00BA16FD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2" w:history="1">
              <w:r w:rsidR="001774A6"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S1-160166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774A6" w:rsidRPr="006D6FF1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6FF1">
              <w:rPr>
                <w:rFonts w:eastAsia="Times New Roman" w:cs="Arial"/>
                <w:szCs w:val="18"/>
                <w:lang w:eastAsia="ar-SA"/>
              </w:rPr>
              <w:t>Ericsson LM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774A6" w:rsidRPr="006D6FF1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6FF1">
              <w:t>V2X requirement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774A6" w:rsidRPr="006D6FF1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6FF1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774A6" w:rsidRPr="006D6FF1" w:rsidRDefault="001774A6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774A6" w:rsidRPr="00B04844" w:rsidTr="001949D5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1774A6" w:rsidRPr="00F45489" w:rsidRDefault="001774A6" w:rsidP="001774A6">
            <w:pPr>
              <w:pStyle w:val="Heading3"/>
            </w:pPr>
            <w:r>
              <w:t>V2X drafting session information and V2XLTE</w:t>
            </w:r>
            <w:r>
              <w:rPr>
                <w:lang w:eastAsia="zh-CN"/>
              </w:rPr>
              <w:t xml:space="preserve"> output</w:t>
            </w:r>
          </w:p>
        </w:tc>
      </w:tr>
      <w:tr w:rsidR="001774A6" w:rsidRPr="003F5C40" w:rsidTr="001949D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74A6" w:rsidRPr="001949D5" w:rsidRDefault="001774A6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49D5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74A6" w:rsidRPr="001949D5" w:rsidRDefault="00BA16FD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3" w:history="1">
              <w:r w:rsidR="001774A6" w:rsidRPr="001949D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S1-160272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74A6" w:rsidRPr="001949D5" w:rsidRDefault="001774A6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49D5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74A6" w:rsidRPr="001949D5" w:rsidRDefault="001774A6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49D5">
              <w:rPr>
                <w:rFonts w:eastAsia="Times New Roman" w:cs="Arial"/>
                <w:szCs w:val="18"/>
                <w:lang w:eastAsia="ar-SA"/>
              </w:rPr>
              <w:t>V2X drafting agenda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774A6" w:rsidRPr="001949D5" w:rsidRDefault="001949D5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49D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949D5" w:rsidRDefault="001949D5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1774A6" w:rsidRPr="001949D5" w:rsidRDefault="001949D5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1949D5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1774A6" w:rsidRPr="003F5C40" w:rsidTr="001774A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A75C05" w:rsidRDefault="001774A6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3F5C40" w:rsidRDefault="00BA16FD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4" w:history="1">
              <w:r w:rsidR="001774A6" w:rsidRPr="008A7BA6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S1-160273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E01737" w:rsidRDefault="001774A6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C4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E01737" w:rsidRDefault="001774A6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V2X drafting report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A75C05" w:rsidRDefault="001774A6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D66563" w:rsidRDefault="001774A6" w:rsidP="001774A6">
            <w:pPr>
              <w:snapToGrid w:val="0"/>
              <w:spacing w:after="0" w:line="240" w:lineRule="auto"/>
              <w:rPr>
                <w:rFonts w:eastAsia="Times New Roman" w:cs="Arial"/>
                <w:color w:val="FF0000"/>
                <w:szCs w:val="18"/>
                <w:lang w:eastAsia="ar-SA"/>
              </w:rPr>
            </w:pPr>
          </w:p>
        </w:tc>
      </w:tr>
      <w:tr w:rsidR="001774A6" w:rsidRPr="003F5C40" w:rsidTr="001774A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A75C05" w:rsidRDefault="001774A6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3F5C40" w:rsidRDefault="00BA16FD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5" w:history="1">
              <w:r w:rsidR="001774A6" w:rsidRPr="008A7BA6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S1-160252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E01737" w:rsidRDefault="001774A6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C40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E01737" w:rsidRDefault="001774A6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TS22.185v0.2.0 to include agreements at this meeting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A75C05" w:rsidRDefault="001774A6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E01737" w:rsidRDefault="001774A6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774A6" w:rsidRPr="003F5C40" w:rsidTr="001774A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A75C05" w:rsidRDefault="001774A6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3F5C40" w:rsidRDefault="00BA16FD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6" w:history="1">
              <w:r w:rsidR="001774A6" w:rsidRPr="008A7BA6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S1-160253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E01737" w:rsidRDefault="001774A6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C40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E01737" w:rsidRDefault="001774A6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Cover page for TS22.185v0.2.0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A75C05" w:rsidRDefault="001774A6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E01737" w:rsidRDefault="001774A6" w:rsidP="001774A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774A6" w:rsidRPr="001E1D1F" w:rsidTr="00864A17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4A6" w:rsidRPr="001E1D1F" w:rsidRDefault="001774A6" w:rsidP="00903CAB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2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proofErr w:type="spellStart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Tdoc</w:t>
            </w:r>
            <w:proofErr w:type="spellEnd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 numbers for allocation during drafting session (admin purposes only)</w:t>
            </w:r>
          </w:p>
        </w:tc>
      </w:tr>
      <w:tr w:rsidR="001774A6" w:rsidRPr="001E1D1F" w:rsidTr="00A666D7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774A6" w:rsidRPr="001E1D1F" w:rsidRDefault="001774A6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774A6" w:rsidRPr="001E1D1F" w:rsidRDefault="001774A6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S1-160400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1774A6" w:rsidRPr="001E1D1F" w:rsidRDefault="001774A6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START of allowed </w:t>
            </w:r>
            <w:proofErr w:type="spellStart"/>
            <w:r>
              <w:rPr>
                <w:rFonts w:eastAsia="Arial Unicode MS" w:cs="Arial"/>
                <w:szCs w:val="18"/>
              </w:rPr>
              <w:t>Tdoc</w:t>
            </w:r>
            <w:proofErr w:type="spellEnd"/>
            <w:r>
              <w:rPr>
                <w:rFonts w:eastAsia="Arial Unicode MS" w:cs="Arial"/>
                <w:szCs w:val="18"/>
              </w:rPr>
              <w:t>#</w:t>
            </w:r>
          </w:p>
        </w:tc>
        <w:tc>
          <w:tcPr>
            <w:tcW w:w="4229" w:type="dxa"/>
            <w:shd w:val="clear" w:color="auto" w:fill="auto"/>
            <w:vAlign w:val="center"/>
          </w:tcPr>
          <w:p w:rsidR="001774A6" w:rsidRPr="001E1D1F" w:rsidRDefault="001774A6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1774A6" w:rsidRPr="001E1D1F" w:rsidRDefault="001774A6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774A6" w:rsidRPr="001E1D1F" w:rsidRDefault="000E2D4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103, 088</w:t>
            </w:r>
          </w:p>
        </w:tc>
      </w:tr>
      <w:tr w:rsidR="000709B5" w:rsidRPr="001E1D1F" w:rsidTr="002E5EA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S1-160401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0709B5" w:rsidRPr="001E1D1F" w:rsidRDefault="000E2D43" w:rsidP="002E5EA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097, 095, 066</w:t>
            </w:r>
          </w:p>
        </w:tc>
      </w:tr>
      <w:tr w:rsidR="000709B5" w:rsidRPr="001E1D1F" w:rsidTr="002E5EA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S1-160402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0709B5" w:rsidRPr="001E1D1F" w:rsidRDefault="000E2D43" w:rsidP="002E5EA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401</w:t>
            </w:r>
          </w:p>
        </w:tc>
      </w:tr>
      <w:tr w:rsidR="000709B5" w:rsidRPr="001E1D1F" w:rsidTr="002E5EA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S1-160403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0709B5" w:rsidRPr="001E1D1F" w:rsidRDefault="000E2D43" w:rsidP="002E5EA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087</w:t>
            </w:r>
          </w:p>
        </w:tc>
      </w:tr>
      <w:tr w:rsidR="000709B5" w:rsidRPr="001E1D1F" w:rsidTr="002E5EA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S1-160404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0709B5" w:rsidRPr="001E1D1F" w:rsidRDefault="000E2D43" w:rsidP="002E5EA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090, 289, 067</w:t>
            </w:r>
          </w:p>
        </w:tc>
      </w:tr>
      <w:tr w:rsidR="000709B5" w:rsidRPr="001E1D1F" w:rsidTr="002E5EA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S1-160405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0709B5" w:rsidRPr="001E1D1F" w:rsidRDefault="000E2D43" w:rsidP="002E5EA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404</w:t>
            </w:r>
          </w:p>
        </w:tc>
      </w:tr>
      <w:tr w:rsidR="001774A6" w:rsidRPr="001E1D1F" w:rsidTr="001774A6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1774A6" w:rsidRPr="001E1D1F" w:rsidRDefault="001774A6" w:rsidP="001774A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774A6" w:rsidRPr="001E1D1F" w:rsidRDefault="000709B5" w:rsidP="00D27961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S1-160406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1774A6" w:rsidRPr="001E1D1F" w:rsidRDefault="001774A6" w:rsidP="001774A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1774A6" w:rsidRPr="001E1D1F" w:rsidRDefault="001774A6" w:rsidP="001774A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1774A6" w:rsidRPr="001E1D1F" w:rsidRDefault="001774A6" w:rsidP="001774A6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1774A6" w:rsidRPr="001E1D1F" w:rsidRDefault="000E2D43" w:rsidP="001774A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093 &amp; others</w:t>
            </w:r>
          </w:p>
        </w:tc>
      </w:tr>
      <w:tr w:rsidR="000709B5" w:rsidRPr="001E1D1F" w:rsidTr="002E5EA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S1-160407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0709B5" w:rsidRPr="001E1D1F" w:rsidRDefault="000E2D43" w:rsidP="002E5EA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094 &amp; others</w:t>
            </w:r>
          </w:p>
        </w:tc>
      </w:tr>
      <w:tr w:rsidR="000709B5" w:rsidRPr="001E1D1F" w:rsidTr="002E5EA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S1-160408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0709B5" w:rsidRPr="001E1D1F" w:rsidRDefault="000709B5" w:rsidP="002E5EAA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0709B5" w:rsidRPr="001E1D1F" w:rsidRDefault="000E2D43" w:rsidP="002E5EA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E2D43">
              <w:rPr>
                <w:rFonts w:eastAsia="Arial Unicode MS" w:cs="Arial"/>
                <w:szCs w:val="18"/>
                <w:lang w:eastAsia="ar-SA"/>
              </w:rPr>
              <w:t xml:space="preserve">178, </w:t>
            </w:r>
            <w:r w:rsidR="000709B5" w:rsidRPr="00C54A42">
              <w:rPr>
                <w:rFonts w:eastAsia="Arial Unicode MS" w:cs="Arial"/>
                <w:b/>
                <w:szCs w:val="18"/>
                <w:lang w:eastAsia="ar-SA"/>
              </w:rPr>
              <w:t xml:space="preserve">Last </w:t>
            </w:r>
            <w:proofErr w:type="spellStart"/>
            <w:r w:rsidR="000709B5" w:rsidRPr="00C54A42">
              <w:rPr>
                <w:rFonts w:eastAsia="Arial Unicode MS" w:cs="Arial"/>
                <w:b/>
                <w:szCs w:val="18"/>
                <w:lang w:eastAsia="ar-SA"/>
              </w:rPr>
              <w:t>Tdoc</w:t>
            </w:r>
            <w:proofErr w:type="spellEnd"/>
            <w:r w:rsidR="000709B5">
              <w:rPr>
                <w:rFonts w:eastAsia="Arial Unicode MS" w:cs="Arial"/>
                <w:szCs w:val="18"/>
                <w:lang w:eastAsia="ar-SA"/>
              </w:rPr>
              <w:t xml:space="preserve"> assigned in Drafting;</w:t>
            </w:r>
          </w:p>
        </w:tc>
      </w:tr>
      <w:tr w:rsidR="000709B5" w:rsidRPr="001E1D1F" w:rsidTr="001774A6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0709B5" w:rsidRPr="001E1D1F" w:rsidRDefault="000709B5" w:rsidP="001774A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0709B5" w:rsidRPr="001E1D1F" w:rsidRDefault="000709B5" w:rsidP="001774A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0709B5" w:rsidRPr="001E1D1F" w:rsidRDefault="000709B5" w:rsidP="001774A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0709B5" w:rsidRPr="001E1D1F" w:rsidRDefault="000709B5" w:rsidP="001774A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0709B5" w:rsidRPr="001E1D1F" w:rsidRDefault="000709B5" w:rsidP="001774A6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0709B5" w:rsidRPr="001E1D1F" w:rsidRDefault="000709B5" w:rsidP="001774A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09B5" w:rsidRPr="001E1D1F" w:rsidTr="00A666D7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0709B5" w:rsidRPr="001E1D1F" w:rsidRDefault="000709B5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0709B5" w:rsidRPr="001E1D1F" w:rsidRDefault="000709B5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0709B5" w:rsidRPr="001E1D1F" w:rsidRDefault="000709B5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0709B5" w:rsidRPr="001E1D1F" w:rsidRDefault="000709B5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0709B5" w:rsidRPr="001E1D1F" w:rsidRDefault="000709B5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0709B5" w:rsidRPr="001E1D1F" w:rsidRDefault="000709B5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09B5" w:rsidRPr="001E1D1F" w:rsidTr="00A666D7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0709B5" w:rsidRPr="001E1D1F" w:rsidRDefault="000709B5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0709B5" w:rsidRPr="001E1D1F" w:rsidRDefault="000709B5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0709B5" w:rsidRPr="001E1D1F" w:rsidRDefault="000709B5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0709B5" w:rsidRPr="001E1D1F" w:rsidRDefault="000709B5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0709B5" w:rsidRPr="001E1D1F" w:rsidRDefault="000709B5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0709B5" w:rsidRPr="001E1D1F" w:rsidRDefault="000709B5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09B5" w:rsidRPr="001E1D1F" w:rsidTr="00864A17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9B5" w:rsidRPr="001E1D1F" w:rsidRDefault="000709B5" w:rsidP="00903CAB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3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Tdoc</w:t>
            </w:r>
            <w:proofErr w:type="spellEnd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 numbers </w:t>
            </w: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NOT allocated </w:t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during drafting session (admin purposes only)</w:t>
            </w:r>
          </w:p>
        </w:tc>
      </w:tr>
      <w:tr w:rsidR="00FF790C" w:rsidRPr="001E1D1F" w:rsidTr="00A666D7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FF790C" w:rsidRPr="001E1D1F" w:rsidRDefault="00FF790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F790C" w:rsidRPr="001E1D1F" w:rsidRDefault="00FF790C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S1-160409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FF790C" w:rsidRPr="001E1D1F" w:rsidRDefault="00FF790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FF790C" w:rsidRPr="001E1D1F" w:rsidRDefault="00FF790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F790C" w:rsidRPr="001E1D1F" w:rsidRDefault="00FF790C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FF790C" w:rsidRPr="001E1D1F" w:rsidRDefault="00FF790C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F790C" w:rsidRPr="001E1D1F" w:rsidTr="002E5EA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FF790C" w:rsidRPr="001E1D1F" w:rsidRDefault="00FF790C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F790C" w:rsidRPr="001E1D1F" w:rsidRDefault="00FF790C" w:rsidP="00FF790C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S1-160410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FF790C" w:rsidRPr="001E1D1F" w:rsidRDefault="00FF790C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FF790C" w:rsidRPr="001E1D1F" w:rsidRDefault="00FF790C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F790C" w:rsidRPr="001E1D1F" w:rsidRDefault="00FF790C" w:rsidP="002E5EAA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FF790C" w:rsidRPr="001E1D1F" w:rsidRDefault="00FF790C" w:rsidP="002E5EA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F790C" w:rsidRPr="001E1D1F" w:rsidTr="002E5EA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FF790C" w:rsidRPr="001E1D1F" w:rsidRDefault="00FF790C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F790C" w:rsidRPr="001E1D1F" w:rsidRDefault="00FF790C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S1-160411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FF790C" w:rsidRPr="001E1D1F" w:rsidRDefault="00FF790C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FF790C" w:rsidRPr="001E1D1F" w:rsidRDefault="00FF790C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F790C" w:rsidRPr="001E1D1F" w:rsidRDefault="00FF790C" w:rsidP="002E5EAA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FF790C" w:rsidRPr="001E1D1F" w:rsidRDefault="00FF790C" w:rsidP="002E5EA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F790C" w:rsidRPr="001E1D1F" w:rsidTr="002E5EA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FF790C" w:rsidRPr="001E1D1F" w:rsidRDefault="00FF790C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F790C" w:rsidRPr="001E1D1F" w:rsidRDefault="00FF790C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S1-160412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FF790C" w:rsidRPr="001E1D1F" w:rsidRDefault="00FF790C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FF790C" w:rsidRPr="001E1D1F" w:rsidRDefault="00FF790C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F790C" w:rsidRPr="001E1D1F" w:rsidRDefault="00FF790C" w:rsidP="002E5EAA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FF790C" w:rsidRPr="001E1D1F" w:rsidRDefault="00FF790C" w:rsidP="002E5EA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F790C" w:rsidRPr="001E1D1F" w:rsidTr="002E5EA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FF790C" w:rsidRPr="001E1D1F" w:rsidRDefault="00FF790C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F790C" w:rsidRPr="001E1D1F" w:rsidRDefault="00FF790C" w:rsidP="00FF790C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S1-160413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FF790C" w:rsidRPr="001E1D1F" w:rsidRDefault="00FF790C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FF790C" w:rsidRPr="001E1D1F" w:rsidRDefault="00FF790C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F790C" w:rsidRPr="001E1D1F" w:rsidRDefault="00FF790C" w:rsidP="002E5EAA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FF790C" w:rsidRPr="001E1D1F" w:rsidRDefault="00FF790C" w:rsidP="002E5EA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F790C" w:rsidRPr="001E1D1F" w:rsidTr="00A666D7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FF790C" w:rsidRPr="001E1D1F" w:rsidRDefault="00FF790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F790C" w:rsidRPr="001E1D1F" w:rsidRDefault="00FF790C" w:rsidP="00FF790C">
            <w:pPr>
              <w:spacing w:after="0" w:line="240" w:lineRule="auto"/>
              <w:jc w:val="center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…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FF790C" w:rsidRPr="001E1D1F" w:rsidRDefault="00FF790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FF790C" w:rsidRPr="001E1D1F" w:rsidRDefault="00FF790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F790C" w:rsidRPr="001E1D1F" w:rsidRDefault="00FF790C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FF790C" w:rsidRPr="001E1D1F" w:rsidRDefault="00FF790C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F790C" w:rsidRPr="001E1D1F" w:rsidTr="00A666D7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FF790C" w:rsidRPr="001E1D1F" w:rsidRDefault="00FF790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F790C" w:rsidRPr="001E1D1F" w:rsidRDefault="00FF790C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S1-160429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FF790C" w:rsidRPr="001E1D1F" w:rsidRDefault="00FF790C" w:rsidP="002E5EA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END of allowed </w:t>
            </w:r>
            <w:proofErr w:type="spellStart"/>
            <w:r>
              <w:rPr>
                <w:rFonts w:eastAsia="Arial Unicode MS" w:cs="Arial"/>
                <w:szCs w:val="18"/>
              </w:rPr>
              <w:t>Tdoc</w:t>
            </w:r>
            <w:proofErr w:type="spellEnd"/>
            <w:r>
              <w:rPr>
                <w:rFonts w:eastAsia="Arial Unicode MS" w:cs="Arial"/>
                <w:szCs w:val="18"/>
              </w:rPr>
              <w:t>#</w:t>
            </w:r>
          </w:p>
        </w:tc>
        <w:tc>
          <w:tcPr>
            <w:tcW w:w="4229" w:type="dxa"/>
            <w:shd w:val="clear" w:color="auto" w:fill="auto"/>
            <w:vAlign w:val="center"/>
          </w:tcPr>
          <w:p w:rsidR="00FF790C" w:rsidRPr="001E1D1F" w:rsidRDefault="00FF790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F790C" w:rsidRPr="001E1D1F" w:rsidRDefault="00FF790C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FF790C" w:rsidRPr="001E1D1F" w:rsidRDefault="00FF790C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F790C" w:rsidRPr="001E1D1F" w:rsidTr="00A666D7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FF790C" w:rsidRPr="001E1D1F" w:rsidRDefault="00FF790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F790C" w:rsidRPr="001E1D1F" w:rsidRDefault="00FF790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FF790C" w:rsidRPr="001E1D1F" w:rsidRDefault="00FF790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FF790C" w:rsidRPr="001E1D1F" w:rsidRDefault="00FF790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F790C" w:rsidRPr="001E1D1F" w:rsidRDefault="00FF790C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FF790C" w:rsidRPr="001E1D1F" w:rsidRDefault="00FF790C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F790C" w:rsidRPr="001E1D1F" w:rsidTr="00A666D7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FF790C" w:rsidRPr="001E1D1F" w:rsidRDefault="00FF790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F790C" w:rsidRPr="001E1D1F" w:rsidRDefault="00FF790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FF790C" w:rsidRPr="001E1D1F" w:rsidRDefault="00FF790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FF790C" w:rsidRPr="001E1D1F" w:rsidRDefault="00FF790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F790C" w:rsidRPr="001E1D1F" w:rsidRDefault="00FF790C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FF790C" w:rsidRPr="001E1D1F" w:rsidRDefault="00FF790C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F790C" w:rsidRPr="001E1D1F" w:rsidTr="00864A17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C" w:rsidRPr="001E1D1F" w:rsidRDefault="00FF790C" w:rsidP="00903CAB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4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Summary of drafting session</w:t>
            </w:r>
          </w:p>
        </w:tc>
      </w:tr>
      <w:tr w:rsidR="00FF790C" w:rsidRPr="001E1D1F" w:rsidTr="00864A17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C" w:rsidRDefault="00FF790C" w:rsidP="00903CAB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1037CC">
              <w:rPr>
                <w:rFonts w:eastAsia="Arial Unicode MS" w:cs="Arial"/>
                <w:i/>
                <w:szCs w:val="18"/>
              </w:rPr>
              <w:t>&lt;</w:t>
            </w:r>
            <w:r>
              <w:rPr>
                <w:rFonts w:eastAsia="Arial Unicode MS" w:cs="Arial"/>
                <w:i/>
                <w:szCs w:val="18"/>
              </w:rPr>
              <w:t>Highlight the following items:</w:t>
            </w:r>
          </w:p>
          <w:p w:rsidR="00FF790C" w:rsidRDefault="00FF790C" w:rsidP="00FC20A3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main discussion points</w:t>
            </w:r>
            <w:r w:rsidR="00762604">
              <w:rPr>
                <w:rFonts w:eastAsia="Arial Unicode MS" w:cs="Arial"/>
                <w:i/>
                <w:szCs w:val="18"/>
              </w:rPr>
              <w:t>: non-</w:t>
            </w:r>
            <w:proofErr w:type="spellStart"/>
            <w:r w:rsidR="00762604">
              <w:rPr>
                <w:rFonts w:eastAsia="Arial Unicode MS" w:cs="Arial"/>
                <w:i/>
                <w:szCs w:val="18"/>
              </w:rPr>
              <w:t>req</w:t>
            </w:r>
            <w:proofErr w:type="spellEnd"/>
            <w:r w:rsidR="00762604">
              <w:rPr>
                <w:rFonts w:eastAsia="Arial Unicode MS" w:cs="Arial"/>
                <w:i/>
                <w:szCs w:val="18"/>
              </w:rPr>
              <w:t xml:space="preserve"> sections (overview, definition of RSU, references), requirement section (structuring &amp; contents)</w:t>
            </w:r>
          </w:p>
          <w:p w:rsidR="00FF790C" w:rsidRDefault="00762604" w:rsidP="00FC20A3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proofErr w:type="gramStart"/>
            <w:r>
              <w:rPr>
                <w:rFonts w:eastAsia="Arial Unicode MS" w:cs="Arial"/>
                <w:i/>
                <w:szCs w:val="18"/>
              </w:rPr>
              <w:t>reference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section; overview, definition and requirement are almost done but not finalized in the drafting </w:t>
            </w:r>
            <w:bookmarkStart w:id="7" w:name="_GoBack"/>
            <w:bookmarkEnd w:id="7"/>
            <w:r>
              <w:rPr>
                <w:rFonts w:eastAsia="Arial Unicode MS" w:cs="Arial"/>
                <w:i/>
                <w:szCs w:val="18"/>
              </w:rPr>
              <w:t>sessions.</w:t>
            </w:r>
          </w:p>
          <w:p w:rsidR="00FF790C" w:rsidRPr="001037CC" w:rsidRDefault="00FF790C" w:rsidP="00FC20A3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FF790C" w:rsidRPr="001E1D1F" w:rsidRDefault="00FF790C" w:rsidP="00903CAB">
            <w:pPr>
              <w:spacing w:after="0" w:line="240" w:lineRule="auto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</w:p>
        </w:tc>
      </w:tr>
      <w:tr w:rsidR="00FF790C" w:rsidRPr="001E1D1F" w:rsidTr="00864A17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0C" w:rsidRPr="001E1D1F" w:rsidRDefault="00FF790C" w:rsidP="00903CAB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5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Close</w:t>
            </w:r>
          </w:p>
        </w:tc>
      </w:tr>
    </w:tbl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A666D7" w:rsidRDefault="00A666D7" w:rsidP="00FC20A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FC20A3" w:rsidRPr="001E1D1F" w:rsidRDefault="00FC20A3" w:rsidP="00FC20A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t>LEGEND</w:t>
      </w:r>
    </w:p>
    <w:p w:rsidR="00FC20A3" w:rsidRPr="001E1D1F" w:rsidRDefault="00FC20A3" w:rsidP="00FC20A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1E1D1F">
        <w:rPr>
          <w:rFonts w:eastAsia="Times New Roman"/>
          <w:sz w:val="20"/>
          <w:szCs w:val="20"/>
          <w:lang w:val="en-US"/>
        </w:rPr>
        <w:t xml:space="preserve">Type: CR, TS, TR, LS, REP, AGE,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</w:p>
    <w:p w:rsidR="00FC20A3" w:rsidRPr="001E1D1F" w:rsidRDefault="00FC20A3" w:rsidP="00FC20A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1E1D1F">
        <w:rPr>
          <w:rFonts w:eastAsia="Times New Roman"/>
          <w:sz w:val="20"/>
          <w:szCs w:val="20"/>
          <w:lang w:val="en-US"/>
        </w:rPr>
        <w:t>Conclusion: Agreed,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>xxxx, Noted, Withdrawn, Not Handled</w:t>
      </w:r>
    </w:p>
    <w:p w:rsidR="00FC20A3" w:rsidRPr="001E1D1F" w:rsidRDefault="00FC20A3" w:rsidP="00FC20A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1560"/>
        <w:gridCol w:w="4394"/>
        <w:gridCol w:w="3118"/>
        <w:gridCol w:w="4111"/>
      </w:tblGrid>
      <w:tr w:rsidR="00FC20A3" w:rsidRPr="001E1D1F" w:rsidTr="00903CA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0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0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903CAB">
        <w:trPr>
          <w:trHeight w:val="141"/>
        </w:trPr>
        <w:tc>
          <w:tcPr>
            <w:tcW w:w="675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1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903CAB">
        <w:trPr>
          <w:trHeight w:val="141"/>
        </w:trPr>
        <w:tc>
          <w:tcPr>
            <w:tcW w:w="675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1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903CA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0808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80808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80808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80808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903CAB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FC20A3" w:rsidRPr="000D4EB3" w:rsidRDefault="00FC20A3" w:rsidP="00FC20A3">
      <w:pPr>
        <w:keepNext/>
        <w:spacing w:before="240" w:after="60" w:line="240" w:lineRule="auto"/>
        <w:outlineLvl w:val="1"/>
        <w:rPr>
          <w:rFonts w:eastAsia="Times New Roman"/>
          <w:sz w:val="20"/>
          <w:szCs w:val="20"/>
        </w:rPr>
      </w:pPr>
    </w:p>
    <w:p w:rsidR="00FC20A3" w:rsidRDefault="00FC20A3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FC20A3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6FD" w:rsidRDefault="00BA16FD" w:rsidP="002E015E">
      <w:pPr>
        <w:spacing w:after="0" w:line="240" w:lineRule="auto"/>
      </w:pPr>
      <w:r>
        <w:separator/>
      </w:r>
    </w:p>
  </w:endnote>
  <w:endnote w:type="continuationSeparator" w:id="0">
    <w:p w:rsidR="00BA16FD" w:rsidRDefault="00BA16FD" w:rsidP="002E015E">
      <w:pPr>
        <w:spacing w:after="0" w:line="240" w:lineRule="auto"/>
      </w:pPr>
      <w:r>
        <w:continuationSeparator/>
      </w:r>
    </w:p>
  </w:endnote>
  <w:endnote w:type="continuationNotice" w:id="1">
    <w:p w:rsidR="00BA16FD" w:rsidRDefault="00BA16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6FD" w:rsidRDefault="00BA16FD" w:rsidP="002E015E">
      <w:pPr>
        <w:spacing w:after="0" w:line="240" w:lineRule="auto"/>
      </w:pPr>
      <w:r>
        <w:separator/>
      </w:r>
    </w:p>
  </w:footnote>
  <w:footnote w:type="continuationSeparator" w:id="0">
    <w:p w:rsidR="00BA16FD" w:rsidRDefault="00BA16FD" w:rsidP="002E015E">
      <w:pPr>
        <w:spacing w:after="0" w:line="240" w:lineRule="auto"/>
      </w:pPr>
      <w:r>
        <w:continuationSeparator/>
      </w:r>
    </w:p>
  </w:footnote>
  <w:footnote w:type="continuationNotice" w:id="1">
    <w:p w:rsidR="00BA16FD" w:rsidRDefault="00BA16F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0C2C"/>
    <w:rsid w:val="00011475"/>
    <w:rsid w:val="00011E38"/>
    <w:rsid w:val="00012163"/>
    <w:rsid w:val="0001245A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9B5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B82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0F72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D43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BD7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4A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9D5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2AD2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3E20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4DD8"/>
    <w:rsid w:val="0026551E"/>
    <w:rsid w:val="00265637"/>
    <w:rsid w:val="0026575D"/>
    <w:rsid w:val="00265E65"/>
    <w:rsid w:val="00266831"/>
    <w:rsid w:val="00266880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1F3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4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AB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72D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2370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22AB"/>
    <w:rsid w:val="003F244D"/>
    <w:rsid w:val="003F35E1"/>
    <w:rsid w:val="003F4261"/>
    <w:rsid w:val="003F4427"/>
    <w:rsid w:val="003F4499"/>
    <w:rsid w:val="003F4A64"/>
    <w:rsid w:val="003F4F73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23C"/>
    <w:rsid w:val="004047CF"/>
    <w:rsid w:val="00404F89"/>
    <w:rsid w:val="004067FF"/>
    <w:rsid w:val="00407F39"/>
    <w:rsid w:val="00407F47"/>
    <w:rsid w:val="00407FFC"/>
    <w:rsid w:val="004107BC"/>
    <w:rsid w:val="004108C6"/>
    <w:rsid w:val="00410F20"/>
    <w:rsid w:val="00411004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04C5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474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859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0F6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2A7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B7E"/>
    <w:rsid w:val="00515079"/>
    <w:rsid w:val="00515B39"/>
    <w:rsid w:val="00515E44"/>
    <w:rsid w:val="0051615E"/>
    <w:rsid w:val="00516411"/>
    <w:rsid w:val="00516E2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2820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69E3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BC8"/>
    <w:rsid w:val="00733C57"/>
    <w:rsid w:val="00733EC1"/>
    <w:rsid w:val="0073402B"/>
    <w:rsid w:val="007349D7"/>
    <w:rsid w:val="0073510F"/>
    <w:rsid w:val="0073576F"/>
    <w:rsid w:val="00735D27"/>
    <w:rsid w:val="00735F0E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604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D28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D00EB"/>
    <w:rsid w:val="007D0292"/>
    <w:rsid w:val="007D0B8E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5CD8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ADD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A17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E61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241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3CAB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06E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CCE"/>
    <w:rsid w:val="009E32BC"/>
    <w:rsid w:val="009E3334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810"/>
    <w:rsid w:val="00A64C3F"/>
    <w:rsid w:val="00A64F14"/>
    <w:rsid w:val="00A6543D"/>
    <w:rsid w:val="00A658D4"/>
    <w:rsid w:val="00A6602D"/>
    <w:rsid w:val="00A663A7"/>
    <w:rsid w:val="00A666D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980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3EF"/>
    <w:rsid w:val="00AA1AB0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522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62E6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4D9"/>
    <w:rsid w:val="00B968C9"/>
    <w:rsid w:val="00B968DD"/>
    <w:rsid w:val="00B97715"/>
    <w:rsid w:val="00B97A59"/>
    <w:rsid w:val="00B97DCE"/>
    <w:rsid w:val="00BA0AC5"/>
    <w:rsid w:val="00BA16FD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B40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A42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47B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3564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7685"/>
    <w:rsid w:val="00D27961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0D5A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3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074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167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5D08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53D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0A3"/>
    <w:rsid w:val="00FC271D"/>
    <w:rsid w:val="00FC2A79"/>
    <w:rsid w:val="00FC3021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4C6"/>
    <w:rsid w:val="00FD5743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90C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kidong.lee\Desktop\From%20D%20Drive\ZZZ_D\LTE\SA1\TSGS1_73_Okinawa\Inbox\docs\S1-160400.zip" TargetMode="External"/><Relationship Id="rId18" Type="http://schemas.openxmlformats.org/officeDocument/2006/relationships/hyperlink" Target="file:///C:\Users\kidong.lee\Desktop\From%20D%20Drive\ZZZ_D\LTE\SA1\TSGS1_73_Okinawa\Inbox\docs\S1-160401.zip" TargetMode="External"/><Relationship Id="rId26" Type="http://schemas.openxmlformats.org/officeDocument/2006/relationships/hyperlink" Target="file:///C:\Users\kidong.lee\Desktop\From%20D%20Drive\ZZZ_D\LTE\SA1\TSGS1_73_Okinawa\Inbox\docs\S1-160404.zip" TargetMode="External"/><Relationship Id="rId39" Type="http://schemas.openxmlformats.org/officeDocument/2006/relationships/hyperlink" Target="file:///C:\Users\kidong.lee\Desktop\From%20D%20Drive\ZZZ_D\LTE\SA1\TSGS1_73_Okinawa\Inbox\docs\S1-160068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kidong.lee\Desktop\From%20D%20Drive\ZZZ_D\LTE\SA1\TSGS1_73_Okinawa\Inbox\docs\S1-160089.zip" TargetMode="External"/><Relationship Id="rId34" Type="http://schemas.openxmlformats.org/officeDocument/2006/relationships/hyperlink" Target="file:///C:\Users\kidong.lee\Desktop\From%20D%20Drive\ZZZ_D\LTE\SA1\TSGS1_73_Okinawa\Inbox\docs\S1-160064.zip" TargetMode="External"/><Relationship Id="rId42" Type="http://schemas.openxmlformats.org/officeDocument/2006/relationships/hyperlink" Target="file:///C:\Users\kidong.lee\Desktop\From%20D%20Drive\ZZZ_D\LTE\SA1\TSGS1_73_Okinawa\Inbox\docs\S1-160166.zip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file:///C:\Users\kidong.lee\Desktop\From%20D%20Drive\ZZZ_D\LTE\SA1\TSGS1_73_Okinawa\Inbox\docs\S1-160088.zip" TargetMode="External"/><Relationship Id="rId17" Type="http://schemas.openxmlformats.org/officeDocument/2006/relationships/hyperlink" Target="file:///C:\Users\kidong.lee\Desktop\From%20D%20Drive\ZZZ_D\LTE\SA1\TSGS1_73_Okinawa\Inbox\docs\S1-160097.zip" TargetMode="External"/><Relationship Id="rId25" Type="http://schemas.openxmlformats.org/officeDocument/2006/relationships/hyperlink" Target="file:///C:\Users\kidong.lee\Desktop\From%20D%20Drive\ZZZ_D\LTE\SA1\TSGS1_73_Okinawa\Inbox\docs\S1-160067.zip" TargetMode="External"/><Relationship Id="rId33" Type="http://schemas.openxmlformats.org/officeDocument/2006/relationships/hyperlink" Target="file:///C:\Users\kidong.lee\Desktop\From%20D%20Drive\ZZZ_D\LTE\SA1\TSGS1_73_Okinawa\Inbox\docs\S1-160407.zip" TargetMode="External"/><Relationship Id="rId38" Type="http://schemas.openxmlformats.org/officeDocument/2006/relationships/hyperlink" Target="file:///C:\Users\kidong.lee\Desktop\From%20D%20Drive\ZZZ_D\LTE\SA1\TSGS1_73_Okinawa\Inbox\docs\S1-160408.zip" TargetMode="External"/><Relationship Id="rId46" Type="http://schemas.openxmlformats.org/officeDocument/2006/relationships/hyperlink" Target="file:///C:\Users\norpahj\AppData\Local\My%20Local%20Documents\3GPP\SA1%20Okinawa%202016\docs\S1-160253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kidong.lee\Desktop\From%20D%20Drive\ZZZ_D\LTE\SA1\TSGS1_73_Okinawa\Inbox\docs\S1-160095.zip" TargetMode="External"/><Relationship Id="rId20" Type="http://schemas.openxmlformats.org/officeDocument/2006/relationships/hyperlink" Target="file:///C:\Users\kidong.lee\Desktop\From%20D%20Drive\ZZZ_D\LTE\SA1\TSGS1_73_Okinawa\Inbox\docs\S1-160096.zip" TargetMode="External"/><Relationship Id="rId29" Type="http://schemas.openxmlformats.org/officeDocument/2006/relationships/hyperlink" Target="file:///C:\Users\kidong.lee\Desktop\From%20D%20Drive\ZZZ_D\LTE\SA1\TSGS1_73_Okinawa\Inbox\docs\S1-160092.zip" TargetMode="External"/><Relationship Id="rId41" Type="http://schemas.openxmlformats.org/officeDocument/2006/relationships/hyperlink" Target="file:///C:\Users\norpahj\AppData\Local\My%20Local%20Documents\3GPP\SA1%20Okinawa%202016\docs\S1-160281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kidong.lee\Desktop\From%20D%20Drive\ZZZ_D\LTE\SA1\TSGS1_73_Okinawa\Inbox\docs\S1-160087.zip" TargetMode="External"/><Relationship Id="rId24" Type="http://schemas.openxmlformats.org/officeDocument/2006/relationships/hyperlink" Target="file:///C:\Users\kidong.lee\Desktop\From%20D%20Drive\ZZZ_D\LTE\SA1\TSGS1_73_Okinawa\Inbox\docs\S1-160289.zip" TargetMode="External"/><Relationship Id="rId32" Type="http://schemas.openxmlformats.org/officeDocument/2006/relationships/hyperlink" Target="file:///C:\Users\kidong.lee\Desktop\From%20D%20Drive\ZZZ_D\LTE\SA1\TSGS1_73_Okinawa\Inbox\docs\S1-160094.zip" TargetMode="External"/><Relationship Id="rId37" Type="http://schemas.openxmlformats.org/officeDocument/2006/relationships/hyperlink" Target="file:///C:\Users\kidong.lee\Desktop\From%20D%20Drive\ZZZ_D\LTE\SA1\TSGS1_73_Okinawa\Inbox\docs\S1-160178.zip" TargetMode="External"/><Relationship Id="rId40" Type="http://schemas.openxmlformats.org/officeDocument/2006/relationships/hyperlink" Target="file:///C:\Users\kidong.lee\Desktop\From%20D%20Drive\ZZZ_D\LTE\SA1\TSGS1_73_Okinawa\Inbox\docs\S1-160195.zip" TargetMode="External"/><Relationship Id="rId45" Type="http://schemas.openxmlformats.org/officeDocument/2006/relationships/hyperlink" Target="file:///C:\Users\norpahj\AppData\Local\My%20Local%20Documents\3GPP\SA1%20Okinawa%202016\docs\S1-160252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kidong.lee\Desktop\From%20D%20Drive\ZZZ_D\LTE\SA1\TSGS1_73_Okinawa\Inbox\docs\S1-160066.zip" TargetMode="External"/><Relationship Id="rId23" Type="http://schemas.openxmlformats.org/officeDocument/2006/relationships/hyperlink" Target="file:///C:\Users\kidong.lee\Desktop\From%20D%20Drive\ZZZ_D\LTE\SA1\TSGS1_73_Okinawa\Inbox\docs\S1-160104.zip" TargetMode="External"/><Relationship Id="rId28" Type="http://schemas.openxmlformats.org/officeDocument/2006/relationships/hyperlink" Target="file:///C:\Users\kidong.lee\Desktop\From%20D%20Drive\ZZZ_D\LTE\SA1\TSGS1_73_Okinawa\Inbox\docs\S1-160090.zip" TargetMode="External"/><Relationship Id="rId36" Type="http://schemas.openxmlformats.org/officeDocument/2006/relationships/hyperlink" Target="file:///C:\Users\kidong.lee\Desktop\From%20D%20Drive\ZZZ_D\LTE\SA1\TSGS1_73_Okinawa\Inbox\docs\S1-160016.zip" TargetMode="External"/><Relationship Id="rId10" Type="http://schemas.openxmlformats.org/officeDocument/2006/relationships/hyperlink" Target="file:///C:\Users\kidong.lee\Desktop\From%20D%20Drive\ZZZ_D\LTE\SA1\TSGS1_73_Okinawa\Inbox\docs\S1-160015.zip" TargetMode="External"/><Relationship Id="rId19" Type="http://schemas.openxmlformats.org/officeDocument/2006/relationships/hyperlink" Target="file:///C:\Users\kidong.lee\Desktop\From%20D%20Drive\ZZZ_D\LTE\SA1\TSGS1_73_Okinawa\Inbox\docs\S1-160402.zip" TargetMode="External"/><Relationship Id="rId31" Type="http://schemas.openxmlformats.org/officeDocument/2006/relationships/hyperlink" Target="file:///C:\Users\kidong.lee\Desktop\From%20D%20Drive\ZZZ_D\LTE\SA1\TSGS1_73_Okinawa\Inbox\docs\S1-160406.zip" TargetMode="External"/><Relationship Id="rId44" Type="http://schemas.openxmlformats.org/officeDocument/2006/relationships/hyperlink" Target="file:///C:\Users\norpahj\AppData\Local\My%20Local%20Documents\3GPP\SA1%20Okinawa%202016\docs\S1-160273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kidong.lee\Desktop\From%20D%20Drive\ZZZ_D\LTE\SA1\TSGS1_73_Okinawa\Inbox\docs\S1-160091.zip" TargetMode="External"/><Relationship Id="rId14" Type="http://schemas.openxmlformats.org/officeDocument/2006/relationships/hyperlink" Target="file:///C:\Users\kidong.lee\Desktop\From%20D%20Drive\ZZZ_D\LTE\SA1\TSGS1_73_Okinawa\Inbox\docs\S1-160103.zip" TargetMode="External"/><Relationship Id="rId22" Type="http://schemas.openxmlformats.org/officeDocument/2006/relationships/hyperlink" Target="file:///C:\Users\kidong.lee\Desktop\From%20D%20Drive\ZZZ_D\LTE\SA1\TSGS1_73_Okinawa\Inbox\docs\S1-160403.zip" TargetMode="External"/><Relationship Id="rId27" Type="http://schemas.openxmlformats.org/officeDocument/2006/relationships/hyperlink" Target="file:///C:\Users\kidong.lee\Desktop\From%20D%20Drive\ZZZ_D\LTE\SA1\TSGS1_73_Okinawa\Inbox\docs\S1-160405.zip" TargetMode="External"/><Relationship Id="rId30" Type="http://schemas.openxmlformats.org/officeDocument/2006/relationships/hyperlink" Target="file:///C:\Users\kidong.lee\Desktop\From%20D%20Drive\ZZZ_D\LTE\SA1\TSGS1_73_Okinawa\Inbox\docs\S1-160093.zip" TargetMode="External"/><Relationship Id="rId35" Type="http://schemas.openxmlformats.org/officeDocument/2006/relationships/hyperlink" Target="file:///C:\Users\kidong.lee\Desktop\From%20D%20Drive\ZZZ_D\LTE\SA1\TSGS1_73_Okinawa\Inbox\docs\S1-160065.zip" TargetMode="External"/><Relationship Id="rId43" Type="http://schemas.openxmlformats.org/officeDocument/2006/relationships/hyperlink" Target="file:///C:\Users\norpahj\AppData\Local\My%20Local%20Documents\3GPP\SA1%20Okinawa%202016\docs\S1-160272.zip" TargetMode="External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F6B83-D1A5-465E-ACFC-A9B87B3C1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2</TotalTime>
  <Pages>6</Pages>
  <Words>1955</Words>
  <Characters>11148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13077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KDLee</cp:lastModifiedBy>
  <cp:revision>3</cp:revision>
  <dcterms:created xsi:type="dcterms:W3CDTF">2016-02-03T16:24:00Z</dcterms:created>
  <dcterms:modified xsi:type="dcterms:W3CDTF">2016-02-03T16:26:00Z</dcterms:modified>
</cp:coreProperties>
</file>